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5FE1" w:rsidRPr="00476D5C" w:rsidRDefault="00BC5FE1" w:rsidP="00BC5FE1">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BACKGROUND AND CODEBOOK</w:t>
      </w:r>
    </w:p>
    <w:p w:rsidR="00BC5FE1" w:rsidRPr="00476D5C" w:rsidRDefault="00BC5FE1" w:rsidP="00BC5FE1">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Pew Research Center</w:t>
      </w:r>
    </w:p>
    <w:p w:rsidR="00D70AFB" w:rsidRDefault="00BC5FE1" w:rsidP="00BC5FE1">
      <w:pPr>
        <w:autoSpaceDE/>
        <w:autoSpaceDN/>
        <w:adjustRightInd/>
        <w:spacing w:after="0" w:line="240" w:lineRule="auto"/>
        <w:jc w:val="center"/>
        <w:rPr>
          <w:rFonts w:ascii="Times New Roman" w:eastAsia="Times New Roman" w:hAnsi="Times New Roman"/>
          <w:b/>
        </w:rPr>
      </w:pPr>
      <w:r>
        <w:rPr>
          <w:rFonts w:ascii="Times New Roman" w:eastAsia="Times New Roman" w:hAnsi="Times New Roman"/>
          <w:b/>
        </w:rPr>
        <w:t>Israel’s Religiously Divided Society</w:t>
      </w:r>
      <w:r w:rsidRPr="00476D5C">
        <w:rPr>
          <w:rFonts w:ascii="Times New Roman" w:eastAsia="Times New Roman" w:hAnsi="Times New Roman"/>
          <w:b/>
        </w:rPr>
        <w:t xml:space="preserve"> </w:t>
      </w:r>
    </w:p>
    <w:p w:rsidR="00BC5FE1" w:rsidRPr="00476D5C" w:rsidRDefault="00BC5FE1" w:rsidP="00BC5FE1">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Data Set</w:t>
      </w:r>
    </w:p>
    <w:p w:rsidR="00BC5FE1" w:rsidRDefault="00BC5FE1" w:rsidP="00BC5FE1">
      <w:pPr>
        <w:autoSpaceDE/>
        <w:autoSpaceDN/>
        <w:adjustRightInd/>
        <w:spacing w:after="0" w:line="240" w:lineRule="auto"/>
        <w:jc w:val="center"/>
        <w:rPr>
          <w:rFonts w:ascii="Times New Roman" w:eastAsia="Times New Roman" w:hAnsi="Times New Roman"/>
          <w:b/>
        </w:rPr>
      </w:pPr>
      <w:r w:rsidRPr="00476D5C">
        <w:rPr>
          <w:rFonts w:ascii="Times New Roman" w:eastAsia="Times New Roman" w:hAnsi="Times New Roman"/>
          <w:b/>
        </w:rPr>
        <w:t>Survey Conducted Oct. 201</w:t>
      </w:r>
      <w:r>
        <w:rPr>
          <w:rFonts w:ascii="Times New Roman" w:eastAsia="Times New Roman" w:hAnsi="Times New Roman"/>
          <w:b/>
        </w:rPr>
        <w:t>4</w:t>
      </w:r>
      <w:r w:rsidRPr="00476D5C">
        <w:rPr>
          <w:rFonts w:ascii="Times New Roman" w:eastAsia="Times New Roman" w:hAnsi="Times New Roman"/>
          <w:b/>
        </w:rPr>
        <w:t xml:space="preserve"> – </w:t>
      </w:r>
      <w:r>
        <w:rPr>
          <w:rFonts w:ascii="Times New Roman" w:eastAsia="Times New Roman" w:hAnsi="Times New Roman"/>
          <w:b/>
        </w:rPr>
        <w:t>May</w:t>
      </w:r>
      <w:r w:rsidRPr="00476D5C">
        <w:rPr>
          <w:rFonts w:ascii="Times New Roman" w:eastAsia="Times New Roman" w:hAnsi="Times New Roman"/>
          <w:b/>
        </w:rPr>
        <w:t xml:space="preserve"> 201</w:t>
      </w:r>
      <w:r>
        <w:rPr>
          <w:rFonts w:ascii="Times New Roman" w:eastAsia="Times New Roman" w:hAnsi="Times New Roman"/>
          <w:b/>
        </w:rPr>
        <w:t>5</w:t>
      </w:r>
    </w:p>
    <w:p w:rsidR="00BC5FE1" w:rsidRDefault="00BC5FE1" w:rsidP="00BC5FE1">
      <w:pPr>
        <w:autoSpaceDE/>
        <w:autoSpaceDN/>
        <w:adjustRightInd/>
        <w:spacing w:after="0" w:line="240" w:lineRule="auto"/>
        <w:jc w:val="center"/>
        <w:rPr>
          <w:rFonts w:ascii="Times New Roman" w:eastAsia="Times New Roman" w:hAnsi="Times New Roman"/>
          <w:b/>
        </w:rPr>
      </w:pPr>
    </w:p>
    <w:p w:rsidR="00BC5FE1" w:rsidRPr="006816AF" w:rsidRDefault="00BC5FE1" w:rsidP="00BC5FE1">
      <w:pPr>
        <w:autoSpaceDE/>
        <w:autoSpaceDN/>
        <w:adjustRightInd/>
        <w:spacing w:after="0" w:line="240" w:lineRule="auto"/>
        <w:rPr>
          <w:rFonts w:ascii="Times New Roman" w:eastAsia="Times New Roman" w:hAnsi="Times New Roman"/>
          <w:b/>
        </w:rPr>
      </w:pPr>
      <w:r w:rsidRPr="006816AF">
        <w:rPr>
          <w:rFonts w:ascii="Times New Roman" w:eastAsia="Times New Roman" w:hAnsi="Times New Roman"/>
          <w:b/>
        </w:rPr>
        <w:t>BACKGROUND</w:t>
      </w:r>
    </w:p>
    <w:p w:rsidR="00BC5FE1" w:rsidRDefault="00BC5FE1" w:rsidP="00BC5FE1">
      <w:pPr>
        <w:autoSpaceDE/>
        <w:autoSpaceDN/>
        <w:adjustRightInd/>
        <w:spacing w:after="0" w:line="240" w:lineRule="auto"/>
        <w:ind w:firstLine="720"/>
        <w:rPr>
          <w:rFonts w:ascii="Times New Roman" w:eastAsia="Times New Roman" w:hAnsi="Times New Roman"/>
        </w:rPr>
      </w:pPr>
    </w:p>
    <w:p w:rsidR="00BC5FE1"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t>Between Oct. 14, 2014, and May 21, 2015, Pew Research Center</w:t>
      </w:r>
      <w:r>
        <w:rPr>
          <w:rFonts w:ascii="Times New Roman" w:eastAsia="Times New Roman" w:hAnsi="Times New Roman"/>
        </w:rPr>
        <w:t xml:space="preserve">, with generous funding from The Pew Charitable Trusts and the </w:t>
      </w:r>
      <w:proofErr w:type="spellStart"/>
      <w:r>
        <w:rPr>
          <w:rFonts w:ascii="Times New Roman" w:eastAsia="Times New Roman" w:hAnsi="Times New Roman"/>
        </w:rPr>
        <w:t>Neubauer</w:t>
      </w:r>
      <w:proofErr w:type="spellEnd"/>
      <w:r>
        <w:rPr>
          <w:rFonts w:ascii="Times New Roman" w:eastAsia="Times New Roman" w:hAnsi="Times New Roman"/>
        </w:rPr>
        <w:t xml:space="preserve"> Family Foundation,</w:t>
      </w:r>
      <w:r w:rsidRPr="006816AF">
        <w:rPr>
          <w:rFonts w:ascii="Times New Roman" w:eastAsia="Times New Roman" w:hAnsi="Times New Roman"/>
        </w:rPr>
        <w:t xml:space="preserve"> completed 5,601 face-to-face interviews with non-institutionalized adults ages 18 and older living in Israel. </w:t>
      </w:r>
    </w:p>
    <w:p w:rsidR="00D70AFB" w:rsidRDefault="00D70AFB" w:rsidP="00D70AFB">
      <w:pPr>
        <w:autoSpaceDE/>
        <w:autoSpaceDN/>
        <w:adjustRightInd/>
        <w:spacing w:after="0" w:line="240" w:lineRule="auto"/>
        <w:rPr>
          <w:rFonts w:ascii="Times New Roman" w:eastAsia="Times New Roman" w:hAnsi="Times New Roman"/>
        </w:rPr>
      </w:pPr>
    </w:p>
    <w:p w:rsidR="00D70AFB" w:rsidRDefault="00567163" w:rsidP="00D70AFB">
      <w:pPr>
        <w:autoSpaceDE/>
        <w:autoSpaceDN/>
        <w:adjustRightInd/>
        <w:spacing w:after="0" w:line="240" w:lineRule="auto"/>
        <w:rPr>
          <w:rFonts w:ascii="Times New Roman" w:eastAsia="Times New Roman" w:hAnsi="Times New Roman"/>
        </w:rPr>
      </w:pPr>
      <w:r>
        <w:rPr>
          <w:rFonts w:ascii="Times New Roman" w:eastAsia="Times New Roman" w:hAnsi="Times New Roman"/>
        </w:rPr>
        <w:t>The survey sampling plan was based on six districts defined in the 2008 Israeli census. In addition, Jewish residents of West Bank (Judea and Samaria) were included.</w:t>
      </w:r>
    </w:p>
    <w:p w:rsidR="00BC5FE1" w:rsidRDefault="00BC5FE1" w:rsidP="00BC5FE1">
      <w:pPr>
        <w:autoSpaceDE/>
        <w:autoSpaceDN/>
        <w:adjustRightInd/>
        <w:spacing w:after="0" w:line="240" w:lineRule="auto"/>
        <w:ind w:firstLine="720"/>
        <w:rPr>
          <w:rFonts w:ascii="Times New Roman" w:eastAsia="Times New Roman" w:hAnsi="Times New Roman"/>
        </w:rPr>
      </w:pPr>
    </w:p>
    <w:p w:rsidR="00BC5FE1"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t xml:space="preserve">The sample includes interviews with 3,789 </w:t>
      </w:r>
      <w:r w:rsidR="00D70AFB">
        <w:rPr>
          <w:rFonts w:ascii="Times New Roman" w:eastAsia="Times New Roman" w:hAnsi="Times New Roman"/>
        </w:rPr>
        <w:t xml:space="preserve">respondents defined as </w:t>
      </w:r>
      <w:r w:rsidRPr="006816AF">
        <w:rPr>
          <w:rFonts w:ascii="Times New Roman" w:eastAsia="Times New Roman" w:hAnsi="Times New Roman"/>
        </w:rPr>
        <w:t xml:space="preserve">Jews, 871 Muslims, 468 Christians and 439 Druze. An additional 34 respondents belong to other religions or are religiously unaffiliated. Five groups were oversampled as part of the survey design: Jews living in the West Bank, </w:t>
      </w:r>
      <w:proofErr w:type="spellStart"/>
      <w:r w:rsidRPr="006816AF">
        <w:rPr>
          <w:rFonts w:ascii="Times New Roman" w:eastAsia="Times New Roman" w:hAnsi="Times New Roman"/>
        </w:rPr>
        <w:t>Haredim</w:t>
      </w:r>
      <w:proofErr w:type="spellEnd"/>
      <w:r w:rsidRPr="006816AF">
        <w:rPr>
          <w:rFonts w:ascii="Times New Roman" w:eastAsia="Times New Roman" w:hAnsi="Times New Roman"/>
        </w:rPr>
        <w:t>, Christian Arabs, Arabs living in East Jerusalem and Druze.</w:t>
      </w:r>
    </w:p>
    <w:p w:rsidR="00BC5FE1" w:rsidRPr="006816AF" w:rsidRDefault="00BC5FE1" w:rsidP="00BC5FE1">
      <w:pPr>
        <w:autoSpaceDE/>
        <w:autoSpaceDN/>
        <w:adjustRightInd/>
        <w:spacing w:after="0" w:line="240" w:lineRule="auto"/>
        <w:ind w:firstLine="720"/>
        <w:rPr>
          <w:rFonts w:ascii="Times New Roman" w:eastAsia="Times New Roman" w:hAnsi="Times New Roman"/>
        </w:rPr>
      </w:pPr>
    </w:p>
    <w:p w:rsidR="00BC5FE1"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t>Interviews were conducted under the direction of Public Opinion and Marketing Research of Israel (PORI). Surveys were administered through face-to-face, paper and pencil interviews conducted at the respondent’s place of residence. Sampling was conducted through a multi-stage stratified area probability sampling design based on national population data available through the Israel’s Central Bureau of Statistics’ 2008 census.</w:t>
      </w:r>
      <w:r>
        <w:rPr>
          <w:rFonts w:ascii="Times New Roman" w:eastAsia="Times New Roman" w:hAnsi="Times New Roman"/>
        </w:rPr>
        <w:t xml:space="preserve"> </w:t>
      </w:r>
    </w:p>
    <w:p w:rsidR="00BC5FE1" w:rsidRPr="006816AF" w:rsidRDefault="00BC5FE1" w:rsidP="00BC5FE1">
      <w:pPr>
        <w:autoSpaceDE/>
        <w:autoSpaceDN/>
        <w:adjustRightInd/>
        <w:spacing w:after="0" w:line="240" w:lineRule="auto"/>
        <w:ind w:firstLine="720"/>
        <w:rPr>
          <w:rFonts w:ascii="Times New Roman" w:eastAsia="Times New Roman" w:hAnsi="Times New Roman"/>
        </w:rPr>
      </w:pPr>
    </w:p>
    <w:p w:rsidR="00AF43A6"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t>The questionnaire was designed by Pew Research Center staff in consultation with subject matter experts and advisers to the project. The questionnaire was translated into Hebrew, Russian and Arabic, independently verified by professional linguists conversant in regional dialects and pretested prior to fieldwork.</w:t>
      </w:r>
      <w:r>
        <w:rPr>
          <w:rFonts w:ascii="Times New Roman" w:eastAsia="Times New Roman" w:hAnsi="Times New Roman"/>
        </w:rPr>
        <w:t xml:space="preserve"> </w:t>
      </w:r>
    </w:p>
    <w:p w:rsidR="00AF43A6" w:rsidRDefault="00AF43A6" w:rsidP="00BC5FE1">
      <w:pPr>
        <w:autoSpaceDE/>
        <w:autoSpaceDN/>
        <w:adjustRightInd/>
        <w:spacing w:after="0" w:line="240" w:lineRule="auto"/>
        <w:ind w:firstLine="720"/>
        <w:rPr>
          <w:rFonts w:ascii="Times New Roman" w:eastAsia="Times New Roman" w:hAnsi="Times New Roman"/>
        </w:rPr>
      </w:pPr>
    </w:p>
    <w:p w:rsidR="00F26E47" w:rsidRDefault="00AF43A6" w:rsidP="00BC5FE1">
      <w:pPr>
        <w:autoSpaceDE/>
        <w:autoSpaceDN/>
        <w:adjustRightInd/>
        <w:spacing w:after="0" w:line="240" w:lineRule="auto"/>
        <w:ind w:firstLine="720"/>
        <w:rPr>
          <w:rFonts w:ascii="Times New Roman" w:eastAsia="Times New Roman" w:hAnsi="Times New Roman"/>
        </w:rPr>
      </w:pPr>
      <w:r>
        <w:rPr>
          <w:rFonts w:ascii="Times New Roman" w:eastAsia="Times New Roman" w:hAnsi="Times New Roman"/>
        </w:rPr>
        <w:t xml:space="preserve">The questionnaire was divided into four sections. </w:t>
      </w:r>
      <w:r w:rsidR="00BC5FE1" w:rsidRPr="006816AF">
        <w:rPr>
          <w:rFonts w:ascii="Times New Roman" w:eastAsia="Times New Roman" w:hAnsi="Times New Roman"/>
        </w:rPr>
        <w:t>All respondents who took the survey in Russian or Hebrew were branched into the Jewish questionnaire</w:t>
      </w:r>
      <w:r>
        <w:rPr>
          <w:rFonts w:ascii="Times New Roman" w:eastAsia="Times New Roman" w:hAnsi="Times New Roman"/>
        </w:rPr>
        <w:t xml:space="preserve"> (Questionnaire A)</w:t>
      </w:r>
      <w:r w:rsidR="00BC5FE1" w:rsidRPr="006816AF">
        <w:rPr>
          <w:rFonts w:ascii="Times New Roman" w:eastAsia="Times New Roman" w:hAnsi="Times New Roman"/>
        </w:rPr>
        <w:t>. Arabic-speaking respondents were branched into the Muslim</w:t>
      </w:r>
      <w:r>
        <w:rPr>
          <w:rFonts w:ascii="Times New Roman" w:eastAsia="Times New Roman" w:hAnsi="Times New Roman"/>
        </w:rPr>
        <w:t xml:space="preserve"> (Questionnaire B)</w:t>
      </w:r>
      <w:r w:rsidR="00BC5FE1" w:rsidRPr="006816AF">
        <w:rPr>
          <w:rFonts w:ascii="Times New Roman" w:eastAsia="Times New Roman" w:hAnsi="Times New Roman"/>
        </w:rPr>
        <w:t>, Christian</w:t>
      </w:r>
      <w:r>
        <w:rPr>
          <w:rFonts w:ascii="Times New Roman" w:eastAsia="Times New Roman" w:hAnsi="Times New Roman"/>
        </w:rPr>
        <w:t xml:space="preserve"> (Questionnaire C)</w:t>
      </w:r>
      <w:r w:rsidR="00BC5FE1" w:rsidRPr="006816AF">
        <w:rPr>
          <w:rFonts w:ascii="Times New Roman" w:eastAsia="Times New Roman" w:hAnsi="Times New Roman"/>
        </w:rPr>
        <w:t xml:space="preserve"> or Druze questionnaire</w:t>
      </w:r>
      <w:r>
        <w:rPr>
          <w:rFonts w:ascii="Times New Roman" w:eastAsia="Times New Roman" w:hAnsi="Times New Roman"/>
        </w:rPr>
        <w:t xml:space="preserve"> (D)</w:t>
      </w:r>
      <w:r w:rsidR="00BC5FE1" w:rsidRPr="006816AF">
        <w:rPr>
          <w:rFonts w:ascii="Times New Roman" w:eastAsia="Times New Roman" w:hAnsi="Times New Roman"/>
        </w:rPr>
        <w:t xml:space="preserve"> based on their response to the rel</w:t>
      </w:r>
      <w:r w:rsidR="00BC5FE1">
        <w:rPr>
          <w:rFonts w:ascii="Times New Roman" w:eastAsia="Times New Roman" w:hAnsi="Times New Roman"/>
        </w:rPr>
        <w:t xml:space="preserve">igious identification question. </w:t>
      </w:r>
      <w:r w:rsidR="00F26E47">
        <w:rPr>
          <w:rFonts w:ascii="Times New Roman" w:eastAsia="Times New Roman" w:hAnsi="Times New Roman"/>
        </w:rPr>
        <w:t xml:space="preserve">For the full question wording and exact order of questions, please see the questionnaire. </w:t>
      </w:r>
      <w:r w:rsidR="00F26E47" w:rsidRPr="00F26E47">
        <w:rPr>
          <w:rFonts w:ascii="Times New Roman" w:eastAsia="Times New Roman" w:hAnsi="Times New Roman"/>
          <w:highlight w:val="yellow"/>
        </w:rPr>
        <w:t>[</w:t>
      </w:r>
      <w:proofErr w:type="gramStart"/>
      <w:r w:rsidR="00F26E47" w:rsidRPr="00F26E47">
        <w:rPr>
          <w:rFonts w:ascii="Times New Roman" w:eastAsia="Times New Roman" w:hAnsi="Times New Roman"/>
          <w:highlight w:val="yellow"/>
        </w:rPr>
        <w:t>link</w:t>
      </w:r>
      <w:proofErr w:type="gramEnd"/>
      <w:r w:rsidR="00F26E47" w:rsidRPr="00F26E47">
        <w:rPr>
          <w:rFonts w:ascii="Times New Roman" w:eastAsia="Times New Roman" w:hAnsi="Times New Roman"/>
          <w:highlight w:val="yellow"/>
        </w:rPr>
        <w:t>]</w:t>
      </w:r>
    </w:p>
    <w:p w:rsidR="00F26E47" w:rsidRDefault="00F26E47" w:rsidP="00BC5FE1">
      <w:pPr>
        <w:autoSpaceDE/>
        <w:autoSpaceDN/>
        <w:adjustRightInd/>
        <w:spacing w:after="0" w:line="240" w:lineRule="auto"/>
        <w:ind w:firstLine="720"/>
        <w:rPr>
          <w:rFonts w:ascii="Times New Roman" w:eastAsia="Times New Roman" w:hAnsi="Times New Roman"/>
        </w:rPr>
      </w:pPr>
    </w:p>
    <w:p w:rsidR="00BC5FE1"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t>Note that not all respondents who took the questionnaire in Hebrew or Russian are classified as Jews in this study.</w:t>
      </w:r>
      <w:r w:rsidR="00D70AFB">
        <w:rPr>
          <w:rFonts w:ascii="Times New Roman" w:eastAsia="Times New Roman" w:hAnsi="Times New Roman"/>
        </w:rPr>
        <w:t xml:space="preserve"> For further details on </w:t>
      </w:r>
      <w:r w:rsidR="00AF43A6">
        <w:rPr>
          <w:rFonts w:ascii="Times New Roman" w:eastAsia="Times New Roman" w:hAnsi="Times New Roman"/>
        </w:rPr>
        <w:t>how respondents were classified as Jews</w:t>
      </w:r>
      <w:r w:rsidR="00D70AFB">
        <w:rPr>
          <w:rFonts w:ascii="Times New Roman" w:eastAsia="Times New Roman" w:hAnsi="Times New Roman"/>
        </w:rPr>
        <w:t>,</w:t>
      </w:r>
      <w:r w:rsidR="00AF43A6">
        <w:rPr>
          <w:rFonts w:ascii="Times New Roman" w:eastAsia="Times New Roman" w:hAnsi="Times New Roman"/>
        </w:rPr>
        <w:t xml:space="preserve"> Muslims, Christians and Druze in the study,</w:t>
      </w:r>
      <w:r w:rsidR="00D70AFB">
        <w:rPr>
          <w:rFonts w:ascii="Times New Roman" w:eastAsia="Times New Roman" w:hAnsi="Times New Roman"/>
        </w:rPr>
        <w:t xml:space="preserve"> please see </w:t>
      </w:r>
      <w:r w:rsidR="00AF43A6">
        <w:rPr>
          <w:rFonts w:ascii="Times New Roman" w:eastAsia="Times New Roman" w:hAnsi="Times New Roman"/>
        </w:rPr>
        <w:t xml:space="preserve">sidebar in the report titled </w:t>
      </w:r>
      <w:hyperlink r:id="rId9" w:history="1">
        <w:r w:rsidR="00AF43A6" w:rsidRPr="00AF43A6">
          <w:rPr>
            <w:rStyle w:val="Hyperlink"/>
            <w:rFonts w:ascii="Times New Roman" w:eastAsia="Times New Roman" w:hAnsi="Times New Roman"/>
          </w:rPr>
          <w:t xml:space="preserve">“How Religious are </w:t>
        </w:r>
        <w:proofErr w:type="gramStart"/>
        <w:r w:rsidR="00AF43A6" w:rsidRPr="00AF43A6">
          <w:rPr>
            <w:rStyle w:val="Hyperlink"/>
            <w:rFonts w:ascii="Times New Roman" w:eastAsia="Times New Roman" w:hAnsi="Times New Roman"/>
          </w:rPr>
          <w:t>Defined</w:t>
        </w:r>
        <w:proofErr w:type="gramEnd"/>
        <w:r w:rsidR="00AF43A6" w:rsidRPr="00AF43A6">
          <w:rPr>
            <w:rStyle w:val="Hyperlink"/>
            <w:rFonts w:ascii="Times New Roman" w:eastAsia="Times New Roman" w:hAnsi="Times New Roman"/>
          </w:rPr>
          <w:t>.”</w:t>
        </w:r>
      </w:hyperlink>
    </w:p>
    <w:p w:rsidR="00BC5FE1" w:rsidRPr="006816AF" w:rsidRDefault="00BC5FE1" w:rsidP="00BC5FE1">
      <w:pPr>
        <w:autoSpaceDE/>
        <w:autoSpaceDN/>
        <w:adjustRightInd/>
        <w:spacing w:after="0" w:line="240" w:lineRule="auto"/>
        <w:ind w:firstLine="720"/>
        <w:rPr>
          <w:rFonts w:ascii="Times New Roman" w:eastAsia="Times New Roman" w:hAnsi="Times New Roman"/>
        </w:rPr>
      </w:pPr>
    </w:p>
    <w:p w:rsidR="00BC5FE1"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t>Following fieldwork, survey performance was assessed by comparing the results for key demographic variables with population statistics available through the census. Data were weighted to account for different probabilities of selection among respondents. Where appropriate, data also were weighted through an iterative procedure to more closely align the samples with official population figures for gender, age and education. The reported margins of sampling error and the statistical tests of significance used in the analysis take into account the design effects due to weighting and sample design.</w:t>
      </w:r>
    </w:p>
    <w:p w:rsidR="00BC5FE1" w:rsidRPr="006816AF" w:rsidRDefault="00BC5FE1" w:rsidP="00BC5FE1">
      <w:pPr>
        <w:autoSpaceDE/>
        <w:autoSpaceDN/>
        <w:adjustRightInd/>
        <w:spacing w:after="0" w:line="240" w:lineRule="auto"/>
        <w:ind w:firstLine="720"/>
        <w:rPr>
          <w:rFonts w:ascii="Times New Roman" w:eastAsia="Times New Roman" w:hAnsi="Times New Roman"/>
        </w:rPr>
      </w:pPr>
    </w:p>
    <w:p w:rsidR="00BC5FE1" w:rsidRPr="006816AF" w:rsidRDefault="00BC5FE1" w:rsidP="00BC5FE1">
      <w:pPr>
        <w:autoSpaceDE/>
        <w:autoSpaceDN/>
        <w:adjustRightInd/>
        <w:spacing w:after="0" w:line="240" w:lineRule="auto"/>
        <w:ind w:firstLine="720"/>
        <w:rPr>
          <w:rFonts w:ascii="Times New Roman" w:eastAsia="Times New Roman" w:hAnsi="Times New Roman"/>
        </w:rPr>
      </w:pPr>
      <w:r w:rsidRPr="006816AF">
        <w:rPr>
          <w:rFonts w:ascii="Times New Roman" w:eastAsia="Times New Roman" w:hAnsi="Times New Roman"/>
        </w:rPr>
        <w:lastRenderedPageBreak/>
        <w:t>In addition to sampling error and other practical difficulties, one should bear in mind that question wording also can have an impact on the findings of opinion polls.</w:t>
      </w:r>
    </w:p>
    <w:p w:rsidR="00BC5FE1" w:rsidRPr="006816AF" w:rsidRDefault="00BC5FE1" w:rsidP="00BC5FE1">
      <w:pPr>
        <w:autoSpaceDE/>
        <w:autoSpaceDN/>
        <w:adjustRightInd/>
        <w:spacing w:after="0" w:line="240" w:lineRule="auto"/>
        <w:rPr>
          <w:rFonts w:ascii="Times New Roman" w:eastAsia="Times New Roman" w:hAnsi="Times New Roman"/>
        </w:rPr>
      </w:pPr>
    </w:p>
    <w:p w:rsidR="00BC5FE1" w:rsidRDefault="00BC5FE1" w:rsidP="00BC5FE1">
      <w:pPr>
        <w:spacing w:line="240" w:lineRule="auto"/>
        <w:ind w:firstLine="720"/>
        <w:rPr>
          <w:rFonts w:ascii="Times New Roman" w:hAnsi="Times New Roman"/>
        </w:rPr>
      </w:pPr>
      <w:r w:rsidRPr="00285C23">
        <w:rPr>
          <w:rFonts w:ascii="Times New Roman" w:hAnsi="Times New Roman"/>
        </w:rPr>
        <w:t xml:space="preserve">The table below shows the total, unweighted sample size and associated margin of sampling error for each </w:t>
      </w:r>
      <w:r>
        <w:rPr>
          <w:rFonts w:ascii="Times New Roman" w:hAnsi="Times New Roman"/>
        </w:rPr>
        <w:t>religious group in Israel</w:t>
      </w:r>
      <w:r w:rsidRPr="00285C23">
        <w:rPr>
          <w:rFonts w:ascii="Times New Roman" w:hAnsi="Times New Roman"/>
        </w:rPr>
        <w:t xml:space="preserve">. For results based on the total sample in the </w:t>
      </w:r>
      <w:r>
        <w:rPr>
          <w:rFonts w:ascii="Times New Roman" w:hAnsi="Times New Roman"/>
        </w:rPr>
        <w:t>groups</w:t>
      </w:r>
      <w:r w:rsidRPr="00285C23">
        <w:rPr>
          <w:rFonts w:ascii="Times New Roman" w:hAnsi="Times New Roman"/>
        </w:rPr>
        <w:t xml:space="preserve"> surveyed, one can say with 95% confidence that the error attributable to collecting data from some, rather than all, adults living </w:t>
      </w:r>
      <w:r w:rsidR="00011C82">
        <w:rPr>
          <w:rFonts w:ascii="Times New Roman" w:hAnsi="Times New Roman"/>
        </w:rPr>
        <w:t>within the</w:t>
      </w:r>
      <w:r w:rsidRPr="00285C23">
        <w:rPr>
          <w:rFonts w:ascii="Times New Roman" w:hAnsi="Times New Roman"/>
        </w:rPr>
        <w:t xml:space="preserve"> </w:t>
      </w:r>
      <w:r w:rsidR="00E16FF2">
        <w:rPr>
          <w:rFonts w:ascii="Times New Roman" w:hAnsi="Times New Roman"/>
        </w:rPr>
        <w:t>population</w:t>
      </w:r>
      <w:r w:rsidR="00E16FF2" w:rsidRPr="00285C23">
        <w:rPr>
          <w:rFonts w:ascii="Times New Roman" w:hAnsi="Times New Roman"/>
        </w:rPr>
        <w:t xml:space="preserve"> </w:t>
      </w:r>
      <w:r w:rsidRPr="00285C23">
        <w:rPr>
          <w:rFonts w:ascii="Times New Roman" w:hAnsi="Times New Roman"/>
        </w:rPr>
        <w:t xml:space="preserve">is plus or minus the margin of error. This means that in 95 out of 100 samples of the same size and type, the results obtained would vary by no more than plus or minus the margin of error for the </w:t>
      </w:r>
      <w:r w:rsidR="00E16FF2">
        <w:rPr>
          <w:rFonts w:ascii="Times New Roman" w:hAnsi="Times New Roman"/>
        </w:rPr>
        <w:t>population</w:t>
      </w:r>
      <w:r w:rsidR="00E16FF2" w:rsidRPr="00285C23">
        <w:rPr>
          <w:rFonts w:ascii="Times New Roman" w:hAnsi="Times New Roman"/>
        </w:rPr>
        <w:t xml:space="preserve"> </w:t>
      </w:r>
      <w:r w:rsidRPr="00285C23">
        <w:rPr>
          <w:rFonts w:ascii="Times New Roman" w:hAnsi="Times New Roman"/>
        </w:rPr>
        <w:t>in question.</w:t>
      </w:r>
    </w:p>
    <w:p w:rsidR="00BC5FE1" w:rsidRDefault="00BC5FE1" w:rsidP="00BC5FE1">
      <w:pPr>
        <w:autoSpaceDE/>
        <w:autoSpaceDN/>
        <w:adjustRightInd/>
        <w:spacing w:after="200" w:line="276" w:lineRule="auto"/>
        <w:rPr>
          <w:rFonts w:ascii="Times New Roman" w:hAnsi="Times New Roman"/>
        </w:rPr>
      </w:pPr>
      <w:r>
        <w:rPr>
          <w:noProof/>
        </w:rPr>
        <w:drawing>
          <wp:anchor distT="0" distB="0" distL="114300" distR="114300" simplePos="0" relativeHeight="251659264" behindDoc="1" locked="0" layoutInCell="1" allowOverlap="1" wp14:anchorId="62289C72" wp14:editId="4B06A465">
            <wp:simplePos x="0" y="0"/>
            <wp:positionH relativeFrom="column">
              <wp:posOffset>1400175</wp:posOffset>
            </wp:positionH>
            <wp:positionV relativeFrom="paragraph">
              <wp:posOffset>247650</wp:posOffset>
            </wp:positionV>
            <wp:extent cx="2952750" cy="2819400"/>
            <wp:effectExtent l="0" t="0" r="0" b="0"/>
            <wp:wrapTight wrapText="bothSides">
              <wp:wrapPolygon edited="0">
                <wp:start x="0" y="0"/>
                <wp:lineTo x="0" y="21454"/>
                <wp:lineTo x="21461" y="21454"/>
                <wp:lineTo x="21461" y="0"/>
                <wp:lineTo x="0" y="0"/>
              </wp:wrapPolygon>
            </wp:wrapTight>
            <wp:docPr id="2" name="Picture 2" descr="Margins of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rgins of err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2750" cy="28194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rPr>
        <w:t xml:space="preserve"> </w:t>
      </w: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BC5FE1" w:rsidRDefault="00BC5FE1" w:rsidP="00BC5FE1">
      <w:pPr>
        <w:autoSpaceDE/>
        <w:autoSpaceDN/>
        <w:adjustRightInd/>
        <w:spacing w:after="200" w:line="276" w:lineRule="auto"/>
        <w:rPr>
          <w:rFonts w:ascii="Times New Roman" w:hAnsi="Times New Roman"/>
        </w:rPr>
      </w:pPr>
    </w:p>
    <w:p w:rsidR="001A0CAB" w:rsidRDefault="00BC5FE1" w:rsidP="00BC5FE1">
      <w:pPr>
        <w:autoSpaceDE/>
        <w:autoSpaceDN/>
        <w:adjustRightInd/>
        <w:spacing w:after="200" w:line="276" w:lineRule="auto"/>
        <w:rPr>
          <w:rFonts w:ascii="Times New Roman" w:eastAsia="Times New Roman" w:hAnsi="Times New Roman"/>
          <w:b/>
        </w:rPr>
      </w:pPr>
      <w:r>
        <w:rPr>
          <w:rFonts w:ascii="Times New Roman" w:eastAsia="Times New Roman" w:hAnsi="Times New Roman"/>
          <w:b/>
        </w:rPr>
        <w:br w:type="page"/>
      </w:r>
      <w:r w:rsidR="001A0CAB">
        <w:rPr>
          <w:rFonts w:ascii="Times New Roman" w:eastAsia="Times New Roman" w:hAnsi="Times New Roman"/>
          <w:b/>
        </w:rPr>
        <w:lastRenderedPageBreak/>
        <w:t>SAMPLE DESIGN</w:t>
      </w:r>
    </w:p>
    <w:p w:rsidR="001A0CAB" w:rsidRPr="004E3D85" w:rsidRDefault="001A0CAB" w:rsidP="001A0CAB">
      <w:pPr>
        <w:autoSpaceDE/>
        <w:autoSpaceDN/>
        <w:adjustRightInd/>
        <w:spacing w:after="200" w:line="276" w:lineRule="auto"/>
        <w:ind w:firstLine="720"/>
        <w:rPr>
          <w:rFonts w:ascii="Times New Roman" w:hAnsi="Times New Roman"/>
        </w:rPr>
      </w:pPr>
      <w:r w:rsidRPr="004E3D85">
        <w:rPr>
          <w:rFonts w:ascii="Times New Roman" w:hAnsi="Times New Roman"/>
        </w:rPr>
        <w:t>Nationally representative surveys in Israel are usually broken down by ethnicity: a Jewish (including non-Jews but no Arabs) and an Arab portion. This approach is also used by the Israeli Census.</w:t>
      </w:r>
    </w:p>
    <w:p w:rsidR="001A0CAB" w:rsidRDefault="001A0CAB" w:rsidP="001A0CAB">
      <w:pPr>
        <w:pStyle w:val="ReportText"/>
      </w:pPr>
      <w:r w:rsidRPr="004E3D85">
        <w:rPr>
          <w:rFonts w:ascii="Times New Roman" w:hAnsi="Times New Roman"/>
        </w:rPr>
        <w:t xml:space="preserve">Pew Research Center’s survey was designed to achieve a nationally representative sample of both ethnicities – Jews and Arabs. The survey was also designed to obtain large enough samples for analysis of key religious groups – Jews, </w:t>
      </w:r>
      <w:proofErr w:type="spellStart"/>
      <w:r w:rsidRPr="004E3D85">
        <w:rPr>
          <w:rFonts w:ascii="Times New Roman" w:hAnsi="Times New Roman"/>
        </w:rPr>
        <w:t>Haredim</w:t>
      </w:r>
      <w:proofErr w:type="spellEnd"/>
      <w:r w:rsidRPr="004E3D85">
        <w:rPr>
          <w:rFonts w:ascii="Times New Roman" w:hAnsi="Times New Roman"/>
        </w:rPr>
        <w:t xml:space="preserve">, Muslims, Arab Christians and Druze – as well as of key regions – Jews living in the West Bank and Arabs living in East Jerusalem. To do so, the sample design included separate base samples of the two ethnic groups, Jews and Arabs, as well as oversamples of Arab Christians, Druze, </w:t>
      </w:r>
      <w:proofErr w:type="spellStart"/>
      <w:r w:rsidRPr="004E3D85">
        <w:rPr>
          <w:rFonts w:ascii="Times New Roman" w:hAnsi="Times New Roman"/>
        </w:rPr>
        <w:t>Haredim</w:t>
      </w:r>
      <w:proofErr w:type="spellEnd"/>
      <w:r w:rsidRPr="004E3D85">
        <w:rPr>
          <w:rFonts w:ascii="Times New Roman" w:hAnsi="Times New Roman"/>
        </w:rPr>
        <w:t>, the West Bank and East Jerusalem.</w:t>
      </w:r>
    </w:p>
    <w:p w:rsidR="001A0CAB" w:rsidRDefault="001A0CAB" w:rsidP="001A0CAB">
      <w:pPr>
        <w:pStyle w:val="Heading5"/>
      </w:pPr>
      <w:r w:rsidRPr="005D2C40">
        <w:t xml:space="preserve">Base sample: </w:t>
      </w:r>
    </w:p>
    <w:p w:rsidR="001A0CAB" w:rsidRDefault="001A0CAB" w:rsidP="001A0CAB">
      <w:pPr>
        <w:pStyle w:val="ReportText"/>
      </w:pPr>
      <w:r>
        <w:t xml:space="preserve">The base samples were stratified by region, size of locality and socioeconomic index (SES) and each sample was distributed proportionally among the strata based on population data from the </w:t>
      </w:r>
      <w:r w:rsidRPr="005D2C40">
        <w:t xml:space="preserve">2008 census.  </w:t>
      </w:r>
      <w:r>
        <w:t>The primary sampling units (PSU) were s</w:t>
      </w:r>
      <w:r w:rsidRPr="005D2C40">
        <w:t>tatistical areas (SA</w:t>
      </w:r>
      <w:r>
        <w:t xml:space="preserve">) and were randomly sampled. The </w:t>
      </w:r>
      <w:r w:rsidRPr="005D2C40">
        <w:t>starting point</w:t>
      </w:r>
      <w:r>
        <w:t xml:space="preserve"> for each PSU was</w:t>
      </w:r>
      <w:r w:rsidRPr="005D2C40">
        <w:t xml:space="preserve"> randomly chosen </w:t>
      </w:r>
      <w:r>
        <w:t xml:space="preserve">from </w:t>
      </w:r>
      <w:r w:rsidRPr="005D2C40">
        <w:t>coordinates on a map (</w:t>
      </w:r>
      <w:hyperlink r:id="rId11" w:history="1">
        <w:r w:rsidRPr="00BE6246">
          <w:rPr>
            <w:color w:val="BD7912" w:themeColor="accent5" w:themeShade="BF"/>
            <w:u w:val="single"/>
          </w:rPr>
          <w:t>http://govmap.gov.il</w:t>
        </w:r>
      </w:hyperlink>
      <w:r w:rsidRPr="005D2C40">
        <w:t>).</w:t>
      </w:r>
    </w:p>
    <w:p w:rsidR="001A0CAB" w:rsidRPr="005D2C40" w:rsidRDefault="001A0CAB" w:rsidP="001A0CAB">
      <w:pPr>
        <w:pStyle w:val="ReportText"/>
      </w:pPr>
    </w:p>
    <w:p w:rsidR="001A0CAB" w:rsidRDefault="001A0CAB" w:rsidP="001A0CAB">
      <w:pPr>
        <w:pStyle w:val="ReportText"/>
      </w:pPr>
      <w:r w:rsidRPr="005D2C40">
        <w:t>Househ</w:t>
      </w:r>
      <w:r>
        <w:t>olds were selected via a random-</w:t>
      </w:r>
      <w:r w:rsidRPr="005D2C40">
        <w:t xml:space="preserve">route procedure.  Within a household, </w:t>
      </w:r>
      <w:r>
        <w:t>interviewers selected the respondent who had the most recent birthday</w:t>
      </w:r>
      <w:r w:rsidRPr="005D2C40">
        <w:t xml:space="preserve">.  At every address, up to five calls were made to </w:t>
      </w:r>
      <w:r>
        <w:t>complete</w:t>
      </w:r>
      <w:r w:rsidRPr="005D2C40">
        <w:t xml:space="preserve"> an interview with the chosen respondent.  </w:t>
      </w:r>
      <w:r>
        <w:t>Attempts to contact the respondent</w:t>
      </w:r>
      <w:r w:rsidRPr="005D2C40">
        <w:t xml:space="preserve"> wer</w:t>
      </w:r>
      <w:r>
        <w:t xml:space="preserve">e carried out on different days and </w:t>
      </w:r>
      <w:r w:rsidRPr="005D2C40">
        <w:t>hours, unless the chosen respondent, or another person (household member, neighbor, etc.), suggested a specific time to return for an interview.</w:t>
      </w:r>
    </w:p>
    <w:p w:rsidR="001A0CAB" w:rsidRDefault="001A0CAB" w:rsidP="001A0CAB">
      <w:pPr>
        <w:pStyle w:val="ReportText"/>
      </w:pPr>
    </w:p>
    <w:p w:rsidR="001A0CAB" w:rsidRPr="005D2C40" w:rsidRDefault="001A0CAB" w:rsidP="001A0CAB">
      <w:pPr>
        <w:pStyle w:val="Heading5"/>
      </w:pPr>
      <w:r w:rsidRPr="005D2C40">
        <w:t>Oversample</w:t>
      </w:r>
      <w:r>
        <w:t>s</w:t>
      </w:r>
      <w:r w:rsidRPr="005D2C40">
        <w:t xml:space="preserve">: </w:t>
      </w:r>
    </w:p>
    <w:p w:rsidR="001A0CAB" w:rsidRDefault="001A0CAB" w:rsidP="001A0CAB">
      <w:pPr>
        <w:pStyle w:val="ReportText"/>
      </w:pPr>
      <w:r>
        <w:t xml:space="preserve">To increase the number of respondents in the West Bank and East Jerusalem, additional SAs within the relevant regional strata were sampled. For </w:t>
      </w:r>
      <w:proofErr w:type="spellStart"/>
      <w:r>
        <w:t>Haredim</w:t>
      </w:r>
      <w:proofErr w:type="spellEnd"/>
      <w:r>
        <w:t xml:space="preserve">, </w:t>
      </w:r>
      <w:r w:rsidRPr="005D2C40">
        <w:t xml:space="preserve">SAs with a homogeneity index of 1 or more </w:t>
      </w:r>
      <w:r>
        <w:t xml:space="preserve">were sampled. Data on the homogeneity index was provided by the CBS, 2009. For Arab Christians and </w:t>
      </w:r>
      <w:proofErr w:type="spellStart"/>
      <w:r>
        <w:t>Druzes</w:t>
      </w:r>
      <w:proofErr w:type="spellEnd"/>
      <w:r>
        <w:t xml:space="preserve">, SAs with at least 2% concentration of the targeted group were sampled. For the religious subgroup oversamples, the relevant SAs were stratified by region, size of locality and SES. Each sample was distributed among the strata proportional to the population and the correct number of SAs was sampled to achieve the target sample size for each group. </w:t>
      </w:r>
    </w:p>
    <w:p w:rsidR="001A0CAB" w:rsidRDefault="001A0CAB" w:rsidP="001A0CAB">
      <w:pPr>
        <w:pStyle w:val="ReportText"/>
      </w:pPr>
    </w:p>
    <w:p w:rsidR="001A0CAB" w:rsidRDefault="001A0CAB" w:rsidP="00BC5FE1">
      <w:pPr>
        <w:autoSpaceDE/>
        <w:autoSpaceDN/>
        <w:adjustRightInd/>
        <w:spacing w:after="200" w:line="276" w:lineRule="auto"/>
        <w:rPr>
          <w:rFonts w:ascii="Times New Roman" w:eastAsia="Times New Roman" w:hAnsi="Times New Roman"/>
          <w:b/>
        </w:rPr>
      </w:pPr>
    </w:p>
    <w:p w:rsidR="0080146C" w:rsidRDefault="0080146C" w:rsidP="00BC5FE1">
      <w:pPr>
        <w:autoSpaceDE/>
        <w:autoSpaceDN/>
        <w:adjustRightInd/>
        <w:spacing w:after="200" w:line="276" w:lineRule="auto"/>
        <w:rPr>
          <w:rFonts w:ascii="Times New Roman" w:eastAsia="Times New Roman" w:hAnsi="Times New Roman"/>
          <w:b/>
        </w:rPr>
      </w:pPr>
    </w:p>
    <w:p w:rsidR="00733CCC" w:rsidRDefault="00733CCC" w:rsidP="00BC5FE1">
      <w:pPr>
        <w:autoSpaceDE/>
        <w:autoSpaceDN/>
        <w:adjustRightInd/>
        <w:spacing w:after="200" w:line="276" w:lineRule="auto"/>
        <w:rPr>
          <w:rFonts w:ascii="Times New Roman" w:eastAsia="Times New Roman" w:hAnsi="Times New Roman"/>
          <w:b/>
        </w:rPr>
      </w:pPr>
    </w:p>
    <w:p w:rsidR="00733CCC" w:rsidRDefault="00733CCC" w:rsidP="00BC5FE1">
      <w:pPr>
        <w:autoSpaceDE/>
        <w:autoSpaceDN/>
        <w:adjustRightInd/>
        <w:spacing w:after="200" w:line="276" w:lineRule="auto"/>
        <w:rPr>
          <w:rFonts w:ascii="Times New Roman" w:eastAsia="Times New Roman" w:hAnsi="Times New Roman"/>
          <w:b/>
        </w:rPr>
      </w:pPr>
    </w:p>
    <w:p w:rsidR="00BC5FE1" w:rsidRDefault="00BC5FE1" w:rsidP="00BC5FE1">
      <w:pPr>
        <w:autoSpaceDE/>
        <w:autoSpaceDN/>
        <w:adjustRightInd/>
        <w:spacing w:after="200" w:line="276" w:lineRule="auto"/>
        <w:rPr>
          <w:rFonts w:ascii="Times New Roman" w:eastAsia="Times New Roman" w:hAnsi="Times New Roman"/>
          <w:b/>
        </w:rPr>
      </w:pPr>
      <w:r w:rsidRPr="00476D5C">
        <w:rPr>
          <w:rFonts w:ascii="Times New Roman" w:eastAsia="Times New Roman" w:hAnsi="Times New Roman"/>
          <w:b/>
        </w:rPr>
        <w:t xml:space="preserve">WEIGHTING </w:t>
      </w:r>
    </w:p>
    <w:p w:rsidR="00BC5FE1" w:rsidRPr="00B343EF" w:rsidRDefault="00BC5FE1" w:rsidP="00BC5FE1">
      <w:pPr>
        <w:autoSpaceDE/>
        <w:autoSpaceDN/>
        <w:adjustRightInd/>
        <w:spacing w:after="200" w:line="276" w:lineRule="auto"/>
        <w:rPr>
          <w:rFonts w:ascii="Times New Roman" w:hAnsi="Times New Roman"/>
          <w:i/>
        </w:rPr>
      </w:pPr>
      <w:r w:rsidRPr="00B343EF">
        <w:rPr>
          <w:rFonts w:ascii="Times New Roman" w:hAnsi="Times New Roman"/>
          <w:i/>
        </w:rPr>
        <w:t>Weighting:</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As a result of these oversamples, the unweighted sample has more respondents belonging to these groups than would normally occur in a nationally representative sample. However, the oversampled religious groups and the higher number of respondents in the West Bank and East Jerusalem do not represent a disproportionately large share of the final, weighted sample that was used for analysis. The oversamples were addressed through statistical adjustment, or weighting, to ensure that Jews and Arabs, along with the various groups that were oversampled, are represented in their proper proportions in the weighted estimates.</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Because the Jewish and Arab samples were drawn separately, the weighting also was done separately for each group. The two subsamples were then combined in the third stage of the weighting process. Overall, three different stages of weighting were needed to account for the oversamples and to bring the samples in line with national characteristics of the Jewish and Arab adult populations in Israel.</w:t>
      </w:r>
    </w:p>
    <w:p w:rsidR="00BC5FE1" w:rsidRPr="00904BD4" w:rsidRDefault="00BC5FE1" w:rsidP="00BC5FE1">
      <w:pPr>
        <w:autoSpaceDE/>
        <w:autoSpaceDN/>
        <w:adjustRightInd/>
        <w:spacing w:after="200" w:line="276" w:lineRule="auto"/>
        <w:rPr>
          <w:rFonts w:ascii="Times New Roman" w:hAnsi="Times New Roman"/>
          <w:i/>
        </w:rPr>
      </w:pPr>
      <w:r w:rsidRPr="00904BD4">
        <w:rPr>
          <w:rFonts w:ascii="Times New Roman" w:hAnsi="Times New Roman"/>
          <w:i/>
        </w:rPr>
        <w:t>Step one:</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In the first step, a design weight corrects for the oversamples of PSUs in certain regions and with particular demographic characteristics. The design weight takes into account the probabilities of selection of PSUs from within a stratum, selection of households in a PSU and selection of an adult within a contacted household. Respondents living in areas that were oversampled were weighted down due to the fact that they had a higher chance to be interviewed. In addition, respondents residing in households with fewer adults were weighted down because they have a higher probability of being selected than people residing in households with many adults.</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For the Jewish sample, the base sample and oversamples were merged and weighted with a single design weight. The same approach was employed for the Arab base sample and oversamples. The design weights for the Jewish and Arab samples corrected the disproportional regional design in each sample and also balanced the samples with respect to the distribution of religious subgroups within each group.</w:t>
      </w:r>
    </w:p>
    <w:p w:rsidR="00BC5FE1" w:rsidRPr="00904BD4" w:rsidRDefault="00E16FF2" w:rsidP="00BC5FE1">
      <w:pPr>
        <w:autoSpaceDE/>
        <w:autoSpaceDN/>
        <w:adjustRightInd/>
        <w:spacing w:after="200" w:line="276" w:lineRule="auto"/>
        <w:rPr>
          <w:rFonts w:ascii="Times New Roman" w:hAnsi="Times New Roman"/>
          <w:i/>
        </w:rPr>
      </w:pPr>
      <w:r>
        <w:rPr>
          <w:rFonts w:ascii="Times New Roman" w:hAnsi="Times New Roman"/>
          <w:i/>
        </w:rPr>
        <w:br w:type="page"/>
      </w:r>
      <w:r w:rsidR="00BC5FE1" w:rsidRPr="00904BD4">
        <w:rPr>
          <w:rFonts w:ascii="Times New Roman" w:hAnsi="Times New Roman"/>
          <w:i/>
        </w:rPr>
        <w:t>Step two:</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In the second step, a post-stratification weight was created for the Jewish and Arab samples separately. A raking technique was used, which adjusts the characteristics of respondents to match known characteristics of the target population for gender, age, region and education. All population characteristics are based on the latest population estimates as published by the Central Bureau of Statistics of Israel.</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The Jewish sample was weighted by an interlocking weight of gender and region (West Bank, not West Bank) as well as an interlocking weight of age and region. The sample was also weighted by education and region to match the characteristics of Jews overall in Israel. This weighting approach adjusts the demographic profile of the West Bank sample separately from the full Jewish sample.</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Given the lack of parameters for the different Jewish religious subgroups, the sample could not be weighted for age, gender, education or region for the Haredi subsample or any of the other Jewish religious groups. Nonetheless, the sample looks reasonably similar to the demographic breakdowns for the religious subgroups among Jews in the Israel Social Survey.</w:t>
      </w:r>
    </w:p>
    <w:p w:rsidR="00BC5FE1" w:rsidRPr="004E3D85" w:rsidRDefault="00BC5FE1" w:rsidP="00BC5FE1">
      <w:pPr>
        <w:autoSpaceDE/>
        <w:autoSpaceDN/>
        <w:adjustRightInd/>
        <w:spacing w:after="200" w:line="276" w:lineRule="auto"/>
        <w:ind w:firstLine="720"/>
        <w:rPr>
          <w:rFonts w:ascii="Times New Roman" w:hAnsi="Times New Roman"/>
        </w:rPr>
      </w:pPr>
      <w:r w:rsidRPr="004E3D85">
        <w:rPr>
          <w:rFonts w:ascii="Times New Roman" w:hAnsi="Times New Roman"/>
        </w:rPr>
        <w:t>In the Arab sample, interlocking weights of the three religious groups – Muslims, Christians, Druze – were used along with age, gender and region to adjust the sample. In addition, the Arab sample was weighted on education for the general Arab population in Israel. This weighting approach adjusts the demographic profile separately for each of the religious subgroups among the Arab sample.</w:t>
      </w:r>
    </w:p>
    <w:p w:rsidR="00BC5FE1" w:rsidRPr="00904BD4" w:rsidRDefault="00BC5FE1" w:rsidP="00BC5FE1">
      <w:pPr>
        <w:autoSpaceDE/>
        <w:autoSpaceDN/>
        <w:adjustRightInd/>
        <w:spacing w:after="200" w:line="276" w:lineRule="auto"/>
        <w:rPr>
          <w:rFonts w:ascii="Times New Roman" w:hAnsi="Times New Roman"/>
          <w:i/>
        </w:rPr>
      </w:pPr>
      <w:r w:rsidRPr="00904BD4">
        <w:rPr>
          <w:rFonts w:ascii="Times New Roman" w:hAnsi="Times New Roman"/>
          <w:i/>
        </w:rPr>
        <w:t>Step three:</w:t>
      </w:r>
    </w:p>
    <w:p w:rsidR="00BC5FE1" w:rsidRDefault="00BC5FE1" w:rsidP="00BC5FE1">
      <w:pPr>
        <w:autoSpaceDE/>
        <w:autoSpaceDN/>
        <w:adjustRightInd/>
        <w:spacing w:after="200" w:line="276" w:lineRule="auto"/>
        <w:rPr>
          <w:rFonts w:ascii="Times New Roman" w:hAnsi="Times New Roman"/>
        </w:rPr>
      </w:pPr>
      <w:r w:rsidRPr="004E3D85">
        <w:rPr>
          <w:rFonts w:ascii="Times New Roman" w:hAnsi="Times New Roman"/>
        </w:rPr>
        <w:t>In the third step, the Jewish and Arab samples were combined and a post-stratification weight was created to match the demographic profile of the national sample to known characteristics of the Israeli population. The full sample was weighted by region and by an interlocking weight of religion and ethnicity (Jews, including non-Jews but not Arabs; Arab Muslims; Arab Christians; and Arab Druze). The other demographics for the combined sample – age, gender, education – were all within acceptable limits and weighting was not necessary.</w:t>
      </w:r>
    </w:p>
    <w:p w:rsidR="00BC5FE1" w:rsidRDefault="00BC5FE1" w:rsidP="00BC5FE1">
      <w:pPr>
        <w:autoSpaceDE/>
        <w:autoSpaceDN/>
        <w:adjustRightInd/>
        <w:spacing w:after="200" w:line="276" w:lineRule="auto"/>
        <w:rPr>
          <w:rFonts w:ascii="Times New Roman" w:hAnsi="Times New Roman"/>
        </w:rPr>
      </w:pPr>
    </w:p>
    <w:p w:rsidR="00BC5FE1" w:rsidRDefault="00BC5FE1" w:rsidP="001A0CAB">
      <w:pPr>
        <w:autoSpaceDE/>
        <w:autoSpaceDN/>
        <w:adjustRightInd/>
        <w:spacing w:after="200" w:line="276" w:lineRule="auto"/>
        <w:rPr>
          <w:rFonts w:ascii="Times New Roman" w:eastAsia="Times New Roman" w:hAnsi="Times New Roman"/>
          <w:i/>
        </w:rPr>
      </w:pPr>
      <w:r>
        <w:rPr>
          <w:rFonts w:ascii="Times New Roman" w:eastAsia="Times New Roman" w:hAnsi="Times New Roman"/>
          <w:i/>
        </w:rPr>
        <w:br w:type="page"/>
      </w:r>
      <w:r w:rsidR="00733CCC">
        <w:rPr>
          <w:rFonts w:ascii="Times New Roman" w:eastAsia="Times New Roman" w:hAnsi="Times New Roman"/>
          <w:i/>
        </w:rPr>
        <w:t>Geographic data</w:t>
      </w:r>
      <w:r w:rsidR="00B6776D">
        <w:rPr>
          <w:rFonts w:ascii="Times New Roman" w:eastAsia="Times New Roman" w:hAnsi="Times New Roman"/>
          <w:i/>
        </w:rPr>
        <w:t xml:space="preserve"> </w:t>
      </w:r>
      <w:r>
        <w:rPr>
          <w:rFonts w:ascii="Times New Roman" w:eastAsia="Times New Roman" w:hAnsi="Times New Roman"/>
          <w:i/>
        </w:rPr>
        <w:t xml:space="preserve">that could potentially reveal a respondent’s </w:t>
      </w:r>
      <w:r w:rsidR="00733CCC">
        <w:rPr>
          <w:rFonts w:ascii="Times New Roman" w:eastAsia="Times New Roman" w:hAnsi="Times New Roman"/>
          <w:i/>
        </w:rPr>
        <w:t xml:space="preserve">location </w:t>
      </w:r>
      <w:r w:rsidRPr="00B343EF">
        <w:rPr>
          <w:rFonts w:ascii="Times New Roman" w:eastAsia="Times New Roman" w:hAnsi="Times New Roman"/>
          <w:i/>
        </w:rPr>
        <w:t>ha</w:t>
      </w:r>
      <w:r w:rsidR="00733CCC">
        <w:rPr>
          <w:rFonts w:ascii="Times New Roman" w:eastAsia="Times New Roman" w:hAnsi="Times New Roman"/>
          <w:i/>
        </w:rPr>
        <w:t>s</w:t>
      </w:r>
      <w:r w:rsidRPr="00B343EF">
        <w:rPr>
          <w:rFonts w:ascii="Times New Roman" w:eastAsia="Times New Roman" w:hAnsi="Times New Roman"/>
          <w:i/>
        </w:rPr>
        <w:t xml:space="preserve"> been withheld from the dataset</w:t>
      </w:r>
      <w:r w:rsidR="00733CCC">
        <w:rPr>
          <w:rFonts w:ascii="Times New Roman" w:eastAsia="Times New Roman" w:hAnsi="Times New Roman"/>
          <w:i/>
        </w:rPr>
        <w:t xml:space="preserve">. Responses to religious identification question that contain fewer than 10 respondents have been recoded as “other” to protect respondents’ confidentiality. </w:t>
      </w:r>
      <w:r>
        <w:rPr>
          <w:rFonts w:ascii="Times New Roman" w:eastAsia="Times New Roman" w:hAnsi="Times New Roman"/>
          <w:i/>
        </w:rPr>
        <w:t xml:space="preserve">The full questionnaire with all response options is provided in a separate document for reference. </w:t>
      </w:r>
      <w:r w:rsidRPr="00B343EF">
        <w:rPr>
          <w:rFonts w:ascii="Times New Roman" w:eastAsia="Times New Roman" w:hAnsi="Times New Roman"/>
          <w:i/>
        </w:rPr>
        <w:t xml:space="preserve">Scholars who wish to use the suppressed variables in their research should contact </w:t>
      </w:r>
      <w:hyperlink r:id="rId12" w:history="1">
        <w:r w:rsidRPr="00B343EF">
          <w:rPr>
            <w:rFonts w:ascii="Times New Roman" w:eastAsia="Times New Roman" w:hAnsi="Times New Roman"/>
            <w:i/>
            <w:color w:val="0000FF"/>
            <w:u w:val="single"/>
          </w:rPr>
          <w:t>religion@pewresearch.org</w:t>
        </w:r>
      </w:hyperlink>
      <w:r w:rsidRPr="00B343EF">
        <w:rPr>
          <w:rFonts w:ascii="Times New Roman" w:eastAsia="Times New Roman" w:hAnsi="Times New Roman"/>
          <w:i/>
        </w:rPr>
        <w:t>.</w:t>
      </w:r>
    </w:p>
    <w:p w:rsidR="00BC5FE1" w:rsidRDefault="00BC5FE1" w:rsidP="00BC5FE1">
      <w:pPr>
        <w:autoSpaceDE/>
        <w:autoSpaceDN/>
        <w:adjustRightInd/>
        <w:spacing w:after="200" w:line="276" w:lineRule="auto"/>
        <w:rPr>
          <w:rFonts w:ascii="Times New Roman" w:eastAsia="Times New Roman" w:hAnsi="Times New Roman"/>
        </w:rPr>
      </w:pPr>
      <w:r>
        <w:rPr>
          <w:rFonts w:ascii="Times New Roman" w:eastAsia="Times New Roman" w:hAnsi="Times New Roman"/>
          <w:b/>
        </w:rPr>
        <w:t>CODEBOOK</w:t>
      </w:r>
    </w:p>
    <w:p w:rsidR="00BC5FE1" w:rsidRPr="00476D5C" w:rsidRDefault="00BC5FE1" w:rsidP="00BC5FE1">
      <w:pPr>
        <w:autoSpaceDE/>
        <w:autoSpaceDN/>
        <w:adjustRightInd/>
        <w:spacing w:after="0" w:line="240" w:lineRule="auto"/>
        <w:rPr>
          <w:rFonts w:ascii="Times New Roman" w:eastAsia="Times New Roman" w:hAnsi="Times New Roman"/>
        </w:rPr>
      </w:pPr>
      <w:r w:rsidRPr="00476D5C">
        <w:rPr>
          <w:rFonts w:ascii="Times New Roman" w:eastAsia="Times New Roman" w:hAnsi="Times New Roman"/>
        </w:rPr>
        <w:t>CASEID</w:t>
      </w:r>
      <w:r w:rsidRPr="00476D5C">
        <w:rPr>
          <w:rFonts w:ascii="Times New Roman" w:eastAsia="Times New Roman" w:hAnsi="Times New Roman"/>
        </w:rPr>
        <w:tab/>
      </w:r>
      <w:r>
        <w:rPr>
          <w:rFonts w:ascii="Times New Roman" w:eastAsia="Times New Roman" w:hAnsi="Times New Roman"/>
        </w:rPr>
        <w:tab/>
      </w:r>
      <w:r w:rsidR="00DE19D0">
        <w:rPr>
          <w:rFonts w:ascii="Times New Roman" w:eastAsia="Times New Roman" w:hAnsi="Times New Roman"/>
        </w:rPr>
        <w:t>Unique i</w:t>
      </w:r>
      <w:r w:rsidRPr="00476D5C">
        <w:rPr>
          <w:rFonts w:ascii="Times New Roman" w:eastAsia="Times New Roman" w:hAnsi="Times New Roman"/>
        </w:rPr>
        <w:t xml:space="preserve">dentification number for each </w:t>
      </w:r>
      <w:r>
        <w:rPr>
          <w:rFonts w:ascii="Times New Roman" w:eastAsia="Times New Roman" w:hAnsi="Times New Roman"/>
        </w:rPr>
        <w:t>respondent</w:t>
      </w:r>
      <w:r w:rsidRPr="00476D5C">
        <w:rPr>
          <w:rFonts w:ascii="Times New Roman" w:eastAsia="Times New Roman" w:hAnsi="Times New Roman"/>
        </w:rPr>
        <w:t xml:space="preserve"> </w:t>
      </w:r>
    </w:p>
    <w:p w:rsidR="00BC5FE1" w:rsidRPr="00476D5C" w:rsidRDefault="00BC5FE1" w:rsidP="00BC5FE1">
      <w:pPr>
        <w:autoSpaceDE/>
        <w:autoSpaceDN/>
        <w:adjustRightInd/>
        <w:spacing w:after="0" w:line="240" w:lineRule="auto"/>
        <w:rPr>
          <w:rFonts w:ascii="Times New Roman" w:eastAsia="Times New Roman" w:hAnsi="Times New Roman"/>
        </w:rPr>
      </w:pPr>
    </w:p>
    <w:p w:rsidR="00BC5FE1" w:rsidRPr="00476D5C" w:rsidRDefault="00BC5FE1" w:rsidP="00BC5FE1">
      <w:pPr>
        <w:autoSpaceDE/>
        <w:autoSpaceDN/>
        <w:adjustRightInd/>
        <w:spacing w:after="0" w:line="240" w:lineRule="auto"/>
        <w:rPr>
          <w:rFonts w:ascii="Times New Roman" w:eastAsia="Times New Roman" w:hAnsi="Times New Roman"/>
        </w:rPr>
      </w:pPr>
    </w:p>
    <w:p w:rsidR="00A26DC4" w:rsidRDefault="00BC5FE1" w:rsidP="00BC5FE1">
      <w:pPr>
        <w:autoSpaceDE/>
        <w:autoSpaceDN/>
        <w:adjustRightInd/>
        <w:spacing w:after="0" w:line="240" w:lineRule="auto"/>
        <w:ind w:left="2160" w:hanging="2160"/>
        <w:rPr>
          <w:rFonts w:ascii="Times New Roman" w:eastAsia="Times New Roman" w:hAnsi="Times New Roman"/>
        </w:rPr>
      </w:pPr>
      <w:proofErr w:type="gramStart"/>
      <w:r>
        <w:rPr>
          <w:rFonts w:ascii="Times New Roman" w:eastAsia="Times New Roman" w:hAnsi="Times New Roman"/>
        </w:rPr>
        <w:t>FINAL_WEIGHT</w:t>
      </w:r>
      <w:r w:rsidRPr="00476D5C">
        <w:rPr>
          <w:rFonts w:ascii="Times New Roman" w:eastAsia="Times New Roman" w:hAnsi="Times New Roman"/>
        </w:rPr>
        <w:tab/>
        <w:t>Weight variable.</w:t>
      </w:r>
      <w:proofErr w:type="gramEnd"/>
      <w:r w:rsidRPr="00476D5C">
        <w:rPr>
          <w:rFonts w:ascii="Times New Roman" w:eastAsia="Times New Roman" w:hAnsi="Times New Roman"/>
        </w:rPr>
        <w:t xml:space="preserve"> Data were weighted to account for differences in probability of selection</w:t>
      </w:r>
      <w:r w:rsidR="00A31ACB">
        <w:rPr>
          <w:rFonts w:ascii="Times New Roman" w:eastAsia="Times New Roman" w:hAnsi="Times New Roman"/>
        </w:rPr>
        <w:t>, including for oversampled groups</w:t>
      </w:r>
      <w:r w:rsidRPr="00476D5C">
        <w:rPr>
          <w:rFonts w:ascii="Times New Roman" w:eastAsia="Times New Roman" w:hAnsi="Times New Roman"/>
        </w:rPr>
        <w:t>. Where necessary, survey results were weighted to match the demographic characteristics o</w:t>
      </w:r>
      <w:r>
        <w:rPr>
          <w:rFonts w:ascii="Times New Roman" w:eastAsia="Times New Roman" w:hAnsi="Times New Roman"/>
        </w:rPr>
        <w:t>f the population</w:t>
      </w:r>
      <w:r w:rsidRPr="00476D5C">
        <w:rPr>
          <w:rFonts w:ascii="Times New Roman" w:eastAsia="Times New Roman" w:hAnsi="Times New Roman"/>
        </w:rPr>
        <w:t>.</w:t>
      </w:r>
      <w:r>
        <w:rPr>
          <w:rFonts w:ascii="Times New Roman" w:eastAsia="Times New Roman" w:hAnsi="Times New Roman"/>
        </w:rPr>
        <w:t xml:space="preserve"> </w:t>
      </w:r>
    </w:p>
    <w:p w:rsidR="00A26DC4" w:rsidRDefault="00A26DC4" w:rsidP="00BC5FE1">
      <w:pPr>
        <w:autoSpaceDE/>
        <w:autoSpaceDN/>
        <w:adjustRightInd/>
        <w:spacing w:after="0" w:line="240" w:lineRule="auto"/>
        <w:ind w:left="2160" w:hanging="2160"/>
        <w:rPr>
          <w:rFonts w:ascii="Times New Roman" w:eastAsia="Times New Roman" w:hAnsi="Times New Roman"/>
        </w:rPr>
      </w:pPr>
    </w:p>
    <w:p w:rsidR="00BC5FE1" w:rsidRDefault="00516037" w:rsidP="00BC5FE1">
      <w:pPr>
        <w:autoSpaceDE/>
        <w:autoSpaceDN/>
        <w:adjustRightInd/>
        <w:spacing w:after="0" w:line="240" w:lineRule="auto"/>
        <w:ind w:left="2160" w:hanging="2160"/>
        <w:rPr>
          <w:rFonts w:ascii="Times New Roman" w:eastAsia="Times New Roman" w:hAnsi="Times New Roman"/>
        </w:rPr>
      </w:pPr>
      <w:r>
        <w:rPr>
          <w:rFonts w:ascii="Times New Roman" w:eastAsia="Times New Roman" w:hAnsi="Times New Roman"/>
        </w:rPr>
        <w:t>REGION</w:t>
      </w:r>
      <w:r w:rsidR="00A26DC4">
        <w:rPr>
          <w:rFonts w:ascii="Times New Roman" w:eastAsia="Times New Roman" w:hAnsi="Times New Roman"/>
        </w:rPr>
        <w:tab/>
        <w:t>Administrative Region</w:t>
      </w:r>
    </w:p>
    <w:p w:rsidR="009C253A" w:rsidRDefault="009C253A" w:rsidP="00BC5FE1">
      <w:pPr>
        <w:autoSpaceDE/>
        <w:autoSpaceDN/>
        <w:adjustRightInd/>
        <w:spacing w:after="0" w:line="240" w:lineRule="auto"/>
        <w:ind w:left="2160" w:hanging="2160"/>
        <w:rPr>
          <w:rFonts w:ascii="Times New Roman" w:eastAsia="Times New Roman" w:hAnsi="Times New Roman"/>
        </w:rPr>
      </w:pPr>
    </w:p>
    <w:p w:rsidR="009C253A" w:rsidRDefault="009C253A" w:rsidP="00BC5FE1">
      <w:pPr>
        <w:autoSpaceDE/>
        <w:autoSpaceDN/>
        <w:adjustRightInd/>
        <w:spacing w:after="0" w:line="240" w:lineRule="auto"/>
        <w:ind w:left="2160" w:hanging="2160"/>
        <w:rPr>
          <w:rFonts w:ascii="Times New Roman" w:eastAsia="Times New Roman" w:hAnsi="Times New Roman"/>
        </w:rPr>
      </w:pPr>
      <w:r>
        <w:rPr>
          <w:rFonts w:ascii="Times New Roman" w:eastAsia="Times New Roman" w:hAnsi="Times New Roman"/>
        </w:rPr>
        <w:t>EASTJERUSALEM</w:t>
      </w:r>
      <w:r>
        <w:rPr>
          <w:rFonts w:ascii="Times New Roman" w:eastAsia="Times New Roman" w:hAnsi="Times New Roman"/>
        </w:rPr>
        <w:tab/>
      </w:r>
      <w:r w:rsidR="00A31ACB">
        <w:rPr>
          <w:rFonts w:ascii="Times New Roman" w:eastAsia="Times New Roman" w:hAnsi="Times New Roman"/>
        </w:rPr>
        <w:t>This variable identifies respondents living in East Jerusalem</w:t>
      </w:r>
    </w:p>
    <w:p w:rsidR="009E0F50" w:rsidRDefault="009E0F50" w:rsidP="00BC5FE1">
      <w:pPr>
        <w:autoSpaceDE/>
        <w:autoSpaceDN/>
        <w:adjustRightInd/>
        <w:spacing w:after="0" w:line="240" w:lineRule="auto"/>
        <w:ind w:left="2160" w:hanging="2160"/>
        <w:rPr>
          <w:rFonts w:ascii="Times New Roman" w:eastAsia="Times New Roman" w:hAnsi="Times New Roman"/>
        </w:rPr>
      </w:pPr>
    </w:p>
    <w:p w:rsidR="009E0F50" w:rsidRDefault="00904BD4" w:rsidP="00BC5FE1">
      <w:pPr>
        <w:autoSpaceDE/>
        <w:autoSpaceDN/>
        <w:adjustRightInd/>
        <w:spacing w:after="0" w:line="240" w:lineRule="auto"/>
        <w:ind w:left="2160" w:hanging="2160"/>
        <w:rPr>
          <w:rFonts w:ascii="Times New Roman" w:eastAsia="Times New Roman" w:hAnsi="Times New Roman"/>
        </w:rPr>
      </w:pPr>
      <w:r>
        <w:rPr>
          <w:rFonts w:ascii="Times New Roman" w:eastAsia="Times New Roman" w:hAnsi="Times New Roman"/>
        </w:rPr>
        <w:t>Q</w:t>
      </w:r>
      <w:r w:rsidR="009E0F50" w:rsidRPr="00904BD4">
        <w:rPr>
          <w:rFonts w:ascii="Times New Roman" w:eastAsia="Times New Roman" w:hAnsi="Times New Roman"/>
        </w:rPr>
        <w:t>FSU</w:t>
      </w:r>
      <w:r w:rsidR="009E0F50" w:rsidRPr="00904BD4">
        <w:rPr>
          <w:rFonts w:ascii="Times New Roman" w:eastAsia="Times New Roman" w:hAnsi="Times New Roman"/>
        </w:rPr>
        <w:tab/>
      </w:r>
      <w:r w:rsidR="0080146C">
        <w:rPr>
          <w:rFonts w:ascii="Times New Roman" w:eastAsia="Times New Roman" w:hAnsi="Times New Roman"/>
        </w:rPr>
        <w:t>For respondents who took the survey in Hebrew or Russian, this variable i</w:t>
      </w:r>
      <w:r w:rsidR="009E0F50" w:rsidRPr="00904BD4">
        <w:rPr>
          <w:rFonts w:ascii="Times New Roman" w:eastAsia="Times New Roman" w:hAnsi="Times New Roman"/>
        </w:rPr>
        <w:t>dentifies respondents born in countries that were part of the former Soviet Union</w:t>
      </w:r>
      <w:r w:rsidR="0080146C">
        <w:rPr>
          <w:rFonts w:ascii="Times New Roman" w:eastAsia="Times New Roman" w:hAnsi="Times New Roman"/>
        </w:rPr>
        <w:t xml:space="preserve"> </w:t>
      </w:r>
    </w:p>
    <w:p w:rsidR="00A31ACB" w:rsidRPr="00476D5C" w:rsidRDefault="00A31ACB" w:rsidP="00A31ACB">
      <w:pPr>
        <w:autoSpaceDE/>
        <w:autoSpaceDN/>
        <w:adjustRightInd/>
        <w:spacing w:after="0" w:line="240" w:lineRule="auto"/>
        <w:rPr>
          <w:rFonts w:ascii="Times New Roman" w:eastAsia="Times New Roman" w:hAnsi="Times New Roman"/>
        </w:rPr>
      </w:pPr>
    </w:p>
    <w:p w:rsidR="00F6701D" w:rsidRPr="00005B6A" w:rsidRDefault="00BC5FE1" w:rsidP="00005B6A">
      <w:pPr>
        <w:pStyle w:val="Instructions"/>
      </w:pPr>
      <w:r w:rsidRPr="00005B6A">
        <w:br w:type="page"/>
      </w:r>
      <w:r w:rsidR="00F6701D" w:rsidRPr="00005B6A">
        <w:t>ASK ALL</w:t>
      </w:r>
    </w:p>
    <w:p w:rsidR="00F6701D" w:rsidRPr="00015D04" w:rsidRDefault="00102755" w:rsidP="005E7789">
      <w:pPr>
        <w:spacing w:line="240" w:lineRule="auto"/>
        <w:ind w:left="720" w:hanging="720"/>
        <w:rPr>
          <w:rStyle w:val="SourceListChar"/>
        </w:rPr>
      </w:pPr>
      <w:r>
        <w:rPr>
          <w:noProof/>
        </w:rPr>
        <mc:AlternateContent>
          <mc:Choice Requires="wps">
            <w:drawing>
              <wp:anchor distT="0" distB="0" distL="114300" distR="114300" simplePos="0" relativeHeight="251670528" behindDoc="0" locked="0" layoutInCell="1" allowOverlap="1" wp14:anchorId="0B1D71FC" wp14:editId="03AA8E5E">
                <wp:simplePos x="0" y="0"/>
                <wp:positionH relativeFrom="column">
                  <wp:posOffset>3449088</wp:posOffset>
                </wp:positionH>
                <wp:positionV relativeFrom="paragraph">
                  <wp:posOffset>311208</wp:posOffset>
                </wp:positionV>
                <wp:extent cx="2639291" cy="775854"/>
                <wp:effectExtent l="0" t="0" r="27940" b="24765"/>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9291" cy="775854"/>
                        </a:xfrm>
                        <a:prstGeom prst="rect">
                          <a:avLst/>
                        </a:prstGeom>
                        <a:solidFill>
                          <a:srgbClr val="FFFFFF"/>
                        </a:solidFill>
                        <a:ln w="9525">
                          <a:solidFill>
                            <a:srgbClr val="000000"/>
                          </a:solidFill>
                          <a:miter lim="800000"/>
                          <a:headEnd/>
                          <a:tailEnd/>
                        </a:ln>
                      </wps:spPr>
                      <wps:txbx>
                        <w:txbxContent>
                          <w:p w:rsidR="00102755" w:rsidRPr="00102755" w:rsidRDefault="00102755" w:rsidP="00102755">
                            <w:pPr>
                              <w:rPr>
                                <w:sz w:val="16"/>
                                <w:szCs w:val="16"/>
                              </w:rPr>
                            </w:pPr>
                            <w:proofErr w:type="gramStart"/>
                            <w:r w:rsidRPr="00102755">
                              <w:rPr>
                                <w:sz w:val="16"/>
                                <w:szCs w:val="16"/>
                              </w:rPr>
                              <w:t>I</w:t>
                            </w:r>
                            <w:r>
                              <w:rPr>
                                <w:sz w:val="16"/>
                                <w:szCs w:val="16"/>
                              </w:rPr>
                              <w:t>dentifies</w:t>
                            </w:r>
                            <w:r w:rsidRPr="00102755">
                              <w:rPr>
                                <w:sz w:val="16"/>
                                <w:szCs w:val="16"/>
                              </w:rPr>
                              <w:t xml:space="preserve"> </w:t>
                            </w:r>
                            <w:r>
                              <w:rPr>
                                <w:sz w:val="16"/>
                                <w:szCs w:val="16"/>
                              </w:rPr>
                              <w:t>response options and codes.</w:t>
                            </w:r>
                            <w:proofErr w:type="gramEnd"/>
                            <w:r>
                              <w:rPr>
                                <w:sz w:val="16"/>
                                <w:szCs w:val="16"/>
                              </w:rPr>
                              <w:t xml:space="preserve"> </w:t>
                            </w:r>
                            <w:r w:rsidRPr="00102755">
                              <w:rPr>
                                <w:b/>
                                <w:sz w:val="16"/>
                                <w:szCs w:val="16"/>
                              </w:rPr>
                              <w:t>(DO NOT READ)</w:t>
                            </w:r>
                            <w:r>
                              <w:rPr>
                                <w:sz w:val="16"/>
                                <w:szCs w:val="16"/>
                              </w:rPr>
                              <w:t xml:space="preserve"> indicates that the interviewer was instructed not to read out a particular response option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71.6pt;margin-top:24.5pt;width:207.8pt;height:61.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">
                <v:textbox>
                  <w:txbxContent>
                    <w:p w:rsidR="00102755" w:rsidRPr="00102755" w:rsidRDefault="00102755" w:rsidP="00102755">
                      <w:pPr>
                        <w:rPr>
                          <w:sz w:val="16"/>
                          <w:szCs w:val="16"/>
                        </w:rPr>
                      </w:pPr>
                      <w:proofErr w:type="gramStart"/>
                      <w:r w:rsidRPr="00102755">
                        <w:rPr>
                          <w:sz w:val="16"/>
                          <w:szCs w:val="16"/>
                        </w:rPr>
                        <w:t>I</w:t>
                      </w:r>
                      <w:r>
                        <w:rPr>
                          <w:sz w:val="16"/>
                          <w:szCs w:val="16"/>
                        </w:rPr>
                        <w:t>dentifies</w:t>
                      </w:r>
                      <w:r w:rsidRPr="00102755">
                        <w:rPr>
                          <w:sz w:val="16"/>
                          <w:szCs w:val="16"/>
                        </w:rPr>
                        <w:t xml:space="preserve"> </w:t>
                      </w:r>
                      <w:r>
                        <w:rPr>
                          <w:sz w:val="16"/>
                          <w:szCs w:val="16"/>
                        </w:rPr>
                        <w:t>response options and codes.</w:t>
                      </w:r>
                      <w:proofErr w:type="gramEnd"/>
                      <w:r>
                        <w:rPr>
                          <w:sz w:val="16"/>
                          <w:szCs w:val="16"/>
                        </w:rPr>
                        <w:t xml:space="preserve"> </w:t>
                      </w:r>
                      <w:r w:rsidRPr="00102755">
                        <w:rPr>
                          <w:b/>
                          <w:sz w:val="16"/>
                          <w:szCs w:val="16"/>
                        </w:rPr>
                        <w:t>(DO NOT READ)</w:t>
                      </w:r>
                      <w:r>
                        <w:rPr>
                          <w:sz w:val="16"/>
                          <w:szCs w:val="16"/>
                        </w:rPr>
                        <w:t xml:space="preserve"> indicates that the interviewer was instructed not to read out a particular response option</w:t>
                      </w:r>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1DC50BD9" wp14:editId="2B6434C3">
                <wp:simplePos x="0" y="0"/>
                <wp:positionH relativeFrom="column">
                  <wp:posOffset>4086398</wp:posOffset>
                </wp:positionH>
                <wp:positionV relativeFrom="paragraph">
                  <wp:posOffset>-180744</wp:posOffset>
                </wp:positionV>
                <wp:extent cx="443865" cy="152284"/>
                <wp:effectExtent l="0" t="57150" r="0" b="19685"/>
                <wp:wrapNone/>
                <wp:docPr id="6" name="Straight Arrow Connector 6"/>
                <wp:cNvGraphicFramePr/>
                <a:graphic xmlns:a="http://schemas.openxmlformats.org/drawingml/2006/main">
                  <a:graphicData uri="http://schemas.microsoft.com/office/word/2010/wordprocessingShape">
                    <wps:wsp>
                      <wps:cNvCnPr/>
                      <wps:spPr>
                        <a:xfrm flipV="1">
                          <a:off x="0" y="0"/>
                          <a:ext cx="443865" cy="15228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6" o:spid="_x0000_s1026" type="#_x0000_t32" style="position:absolute;margin-left:321.75pt;margin-top:-14.25pt;width:34.95pt;height:12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" strokecolor="#949d48 [3204]" strokeweight="1pt">
                <v:stroke endarrow="open" endcap="round"/>
              </v:shape>
            </w:pict>
          </mc:Fallback>
        </mc:AlternateContent>
      </w:r>
      <w:r>
        <w:rPr>
          <w:noProof/>
        </w:rPr>
        <mc:AlternateContent>
          <mc:Choice Requires="wps">
            <w:drawing>
              <wp:anchor distT="0" distB="0" distL="114300" distR="114300" simplePos="0" relativeHeight="251667456" behindDoc="0" locked="0" layoutInCell="1" allowOverlap="1" wp14:anchorId="3E48E7C5" wp14:editId="0DF03C9F">
                <wp:simplePos x="0" y="0"/>
                <wp:positionH relativeFrom="column">
                  <wp:posOffset>4529455</wp:posOffset>
                </wp:positionH>
                <wp:positionV relativeFrom="paragraph">
                  <wp:posOffset>-535305</wp:posOffset>
                </wp:positionV>
                <wp:extent cx="1301750" cy="505460"/>
                <wp:effectExtent l="0" t="0" r="12700" b="2794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1750" cy="505460"/>
                        </a:xfrm>
                        <a:prstGeom prst="rect">
                          <a:avLst/>
                        </a:prstGeom>
                        <a:solidFill>
                          <a:srgbClr val="FFFFFF"/>
                        </a:solidFill>
                        <a:ln w="9525">
                          <a:solidFill>
                            <a:srgbClr val="000000"/>
                          </a:solidFill>
                          <a:miter lim="800000"/>
                          <a:headEnd/>
                          <a:tailEnd/>
                        </a:ln>
                      </wps:spPr>
                      <wps:txbx>
                        <w:txbxContent>
                          <w:p w:rsidR="00102755" w:rsidRPr="00102755" w:rsidRDefault="00102755" w:rsidP="00102755">
                            <w:pPr>
                              <w:rPr>
                                <w:sz w:val="16"/>
                                <w:szCs w:val="16"/>
                              </w:rPr>
                            </w:pPr>
                            <w:r w:rsidRPr="00102755">
                              <w:rPr>
                                <w:sz w:val="16"/>
                                <w:szCs w:val="16"/>
                              </w:rPr>
                              <w:t>I</w:t>
                            </w:r>
                            <w:r>
                              <w:rPr>
                                <w:sz w:val="16"/>
                                <w:szCs w:val="16"/>
                              </w:rPr>
                              <w:t>dentifies</w:t>
                            </w:r>
                            <w:r w:rsidRPr="00102755">
                              <w:rPr>
                                <w:sz w:val="16"/>
                                <w:szCs w:val="16"/>
                              </w:rPr>
                              <w:t xml:space="preserve"> </w:t>
                            </w:r>
                            <w:r>
                              <w:rPr>
                                <w:sz w:val="16"/>
                                <w:szCs w:val="16"/>
                              </w:rPr>
                              <w:t>question wording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56.65pt;margin-top:-42.15pt;width:102.5pt;height:39.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">
                <v:textbox>
                  <w:txbxContent>
                    <w:p w:rsidR="00102755" w:rsidRPr="00102755" w:rsidRDefault="00102755" w:rsidP="00102755">
                      <w:pPr>
                        <w:rPr>
                          <w:sz w:val="16"/>
                          <w:szCs w:val="16"/>
                        </w:rPr>
                      </w:pPr>
                      <w:r w:rsidRPr="00102755">
                        <w:rPr>
                          <w:sz w:val="16"/>
                          <w:szCs w:val="16"/>
                        </w:rPr>
                        <w:t>I</w:t>
                      </w:r>
                      <w:r>
                        <w:rPr>
                          <w:sz w:val="16"/>
                          <w:szCs w:val="16"/>
                        </w:rPr>
                        <w:t>dentifies</w:t>
                      </w:r>
                      <w:r w:rsidRPr="00102755">
                        <w:rPr>
                          <w:sz w:val="16"/>
                          <w:szCs w:val="16"/>
                        </w:rPr>
                        <w:t xml:space="preserve"> </w:t>
                      </w:r>
                      <w:r>
                        <w:rPr>
                          <w:sz w:val="16"/>
                          <w:szCs w:val="16"/>
                        </w:rPr>
                        <w:t>question wording</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54526140" wp14:editId="7769A4A5">
                <wp:simplePos x="0" y="0"/>
                <wp:positionH relativeFrom="column">
                  <wp:posOffset>-69965</wp:posOffset>
                </wp:positionH>
                <wp:positionV relativeFrom="paragraph">
                  <wp:posOffset>158808</wp:posOffset>
                </wp:positionV>
                <wp:extent cx="235527" cy="353291"/>
                <wp:effectExtent l="38100" t="0" r="31750" b="66040"/>
                <wp:wrapNone/>
                <wp:docPr id="4" name="Straight Arrow Connector 4"/>
                <wp:cNvGraphicFramePr/>
                <a:graphic xmlns:a="http://schemas.openxmlformats.org/drawingml/2006/main">
                  <a:graphicData uri="http://schemas.microsoft.com/office/word/2010/wordprocessingShape">
                    <wps:wsp>
                      <wps:cNvCnPr/>
                      <wps:spPr>
                        <a:xfrm flipH="1">
                          <a:off x="0" y="0"/>
                          <a:ext cx="235527" cy="353291"/>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4" o:spid="_x0000_s1026" type="#_x0000_t32" style="position:absolute;margin-left:-5.5pt;margin-top:12.5pt;width:18.55pt;height:27.8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" strokecolor="#949d48 [3204]" strokeweight="1pt">
                <v:stroke endarrow="open" endcap="round"/>
              </v:shape>
            </w:pict>
          </mc:Fallback>
        </mc:AlternateContent>
      </w:r>
      <w:r>
        <w:rPr>
          <w:noProof/>
        </w:rPr>
        <mc:AlternateContent>
          <mc:Choice Requires="wps">
            <w:drawing>
              <wp:anchor distT="0" distB="0" distL="114300" distR="114300" simplePos="0" relativeHeight="251662336" behindDoc="0" locked="0" layoutInCell="1" allowOverlap="1" wp14:anchorId="2ADE4A53" wp14:editId="2CD619B6">
                <wp:simplePos x="0" y="0"/>
                <wp:positionH relativeFrom="column">
                  <wp:posOffset>470362</wp:posOffset>
                </wp:positionH>
                <wp:positionV relativeFrom="paragraph">
                  <wp:posOffset>-326101</wp:posOffset>
                </wp:positionV>
                <wp:extent cx="346363" cy="186978"/>
                <wp:effectExtent l="0" t="38100" r="53975" b="22860"/>
                <wp:wrapNone/>
                <wp:docPr id="1" name="Straight Arrow Connector 1"/>
                <wp:cNvGraphicFramePr/>
                <a:graphic xmlns:a="http://schemas.openxmlformats.org/drawingml/2006/main">
                  <a:graphicData uri="http://schemas.microsoft.com/office/word/2010/wordprocessingShape">
                    <wps:wsp>
                      <wps:cNvCnPr/>
                      <wps:spPr>
                        <a:xfrm flipV="1">
                          <a:off x="0" y="0"/>
                          <a:ext cx="346363" cy="18697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 o:spid="_x0000_s1026" type="#_x0000_t32" style="position:absolute;margin-left:37.05pt;margin-top:-25.7pt;width:27.25pt;height:14.7pt;flip:y;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" strokecolor="#949d48 [3204]" strokeweight="1pt">
                <v:stroke endarrow="open" endcap="round"/>
              </v:shape>
            </w:pict>
          </mc:Fallback>
        </mc:AlternateContent>
      </w:r>
      <w:r>
        <w:rPr>
          <w:noProof/>
        </w:rPr>
        <mc:AlternateContent>
          <mc:Choice Requires="wps">
            <w:drawing>
              <wp:anchor distT="0" distB="0" distL="114300" distR="114300" simplePos="0" relativeHeight="251661312" behindDoc="0" locked="0" layoutInCell="1" allowOverlap="1" wp14:anchorId="2CA52081" wp14:editId="55DCAFFB">
                <wp:simplePos x="0" y="0"/>
                <wp:positionH relativeFrom="column">
                  <wp:posOffset>816495</wp:posOffset>
                </wp:positionH>
                <wp:positionV relativeFrom="paragraph">
                  <wp:posOffset>-436591</wp:posOffset>
                </wp:positionV>
                <wp:extent cx="2043546" cy="297873"/>
                <wp:effectExtent l="0" t="0" r="13970" b="2603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3546" cy="297873"/>
                        </a:xfrm>
                        <a:prstGeom prst="rect">
                          <a:avLst/>
                        </a:prstGeom>
                        <a:solidFill>
                          <a:srgbClr val="FFFFFF"/>
                        </a:solidFill>
                        <a:ln w="9525">
                          <a:solidFill>
                            <a:srgbClr val="000000"/>
                          </a:solidFill>
                          <a:miter lim="800000"/>
                          <a:headEnd/>
                          <a:tailEnd/>
                        </a:ln>
                      </wps:spPr>
                      <wps:txbx>
                        <w:txbxContent>
                          <w:p w:rsidR="00102755" w:rsidRPr="00102755" w:rsidRDefault="00102755">
                            <w:pPr>
                              <w:rPr>
                                <w:sz w:val="16"/>
                                <w:szCs w:val="16"/>
                              </w:rPr>
                            </w:pPr>
                            <w:r w:rsidRPr="00102755">
                              <w:rPr>
                                <w:sz w:val="16"/>
                                <w:szCs w:val="16"/>
                              </w:rPr>
                              <w:t>I</w:t>
                            </w:r>
                            <w:r>
                              <w:rPr>
                                <w:sz w:val="16"/>
                                <w:szCs w:val="16"/>
                              </w:rPr>
                              <w:t>dentifies</w:t>
                            </w:r>
                            <w:r w:rsidRPr="00102755">
                              <w:rPr>
                                <w:sz w:val="16"/>
                                <w:szCs w:val="16"/>
                              </w:rPr>
                              <w:t xml:space="preserve"> who was asked the question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64.3pt;margin-top:-34.4pt;width:160.9pt;height:2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">
                <v:textbox>
                  <w:txbxContent>
                    <w:p w:rsidR="00102755" w:rsidRPr="00102755" w:rsidRDefault="00102755">
                      <w:pPr>
                        <w:rPr>
                          <w:sz w:val="16"/>
                          <w:szCs w:val="16"/>
                        </w:rPr>
                      </w:pPr>
                      <w:r w:rsidRPr="00102755">
                        <w:rPr>
                          <w:sz w:val="16"/>
                          <w:szCs w:val="16"/>
                        </w:rPr>
                        <w:t>I</w:t>
                      </w:r>
                      <w:r>
                        <w:rPr>
                          <w:sz w:val="16"/>
                          <w:szCs w:val="16"/>
                        </w:rPr>
                        <w:t>dentifies</w:t>
                      </w:r>
                      <w:r w:rsidRPr="00102755">
                        <w:rPr>
                          <w:sz w:val="16"/>
                          <w:szCs w:val="16"/>
                        </w:rPr>
                        <w:t xml:space="preserve"> who was asked the question</w:t>
                      </w:r>
                    </w:p>
                  </w:txbxContent>
                </v:textbox>
              </v:shape>
            </w:pict>
          </mc:Fallback>
        </mc:AlternateContent>
      </w:r>
      <w:r w:rsidR="00F6701D" w:rsidRPr="00015D04">
        <w:rPr>
          <w:rStyle w:val="QueStemChar"/>
        </w:rPr>
        <w:t>Q501</w:t>
      </w:r>
      <w:r w:rsidR="00F6701D" w:rsidRPr="00015D04">
        <w:rPr>
          <w:rStyle w:val="QueStemChar"/>
        </w:rPr>
        <w:tab/>
        <w:t>All in all, are you satisfied or dissatisfied with the way things are going in Israel today?</w:t>
      </w:r>
      <w:r w:rsidR="00F6701D" w:rsidRPr="00015D04">
        <w:t xml:space="preserve"> </w:t>
      </w:r>
    </w:p>
    <w:p w:rsidR="00F6701D" w:rsidRPr="00015D04" w:rsidRDefault="00F6701D" w:rsidP="005E7789">
      <w:pPr>
        <w:pStyle w:val="ResponseChoices"/>
      </w:pPr>
      <w:r w:rsidRPr="00015D04">
        <w:t>1</w:t>
      </w:r>
      <w:r w:rsidRPr="00015D04">
        <w:tab/>
        <w:t>Satisfied</w:t>
      </w:r>
    </w:p>
    <w:p w:rsidR="00F6701D" w:rsidRPr="00015D04" w:rsidRDefault="00102755" w:rsidP="005E7789">
      <w:pPr>
        <w:pStyle w:val="ResponseChoices"/>
      </w:pPr>
      <w:r>
        <w:rPr>
          <w:noProof/>
        </w:rPr>
        <mc:AlternateContent>
          <mc:Choice Requires="wps">
            <w:drawing>
              <wp:anchor distT="0" distB="0" distL="114300" distR="114300" simplePos="0" relativeHeight="251671552" behindDoc="0" locked="0" layoutInCell="1" allowOverlap="1">
                <wp:simplePos x="0" y="0"/>
                <wp:positionH relativeFrom="column">
                  <wp:posOffset>2673235</wp:posOffset>
                </wp:positionH>
                <wp:positionV relativeFrom="paragraph">
                  <wp:posOffset>107604</wp:posOffset>
                </wp:positionV>
                <wp:extent cx="727363" cy="6927"/>
                <wp:effectExtent l="0" t="76200" r="15875" b="107950"/>
                <wp:wrapNone/>
                <wp:docPr id="8" name="Straight Arrow Connector 8"/>
                <wp:cNvGraphicFramePr/>
                <a:graphic xmlns:a="http://schemas.openxmlformats.org/drawingml/2006/main">
                  <a:graphicData uri="http://schemas.microsoft.com/office/word/2010/wordprocessingShape">
                    <wps:wsp>
                      <wps:cNvCnPr/>
                      <wps:spPr>
                        <a:xfrm>
                          <a:off x="0" y="0"/>
                          <a:ext cx="727363" cy="6927"/>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8" o:spid="_x0000_s1026" type="#_x0000_t32" style="position:absolute;margin-left:210.5pt;margin-top:8.45pt;width:57.25pt;height:.5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" strokecolor="#949d48 [3204]" strokeweight="1pt">
                <v:stroke endarrow="open" endcap="round"/>
              </v:shape>
            </w:pict>
          </mc:Fallback>
        </mc:AlternateContent>
      </w:r>
      <w:r>
        <w:rPr>
          <w:noProof/>
        </w:rPr>
        <mc:AlternateContent>
          <mc:Choice Requires="wps">
            <w:drawing>
              <wp:anchor distT="0" distB="0" distL="114300" distR="114300" simplePos="0" relativeHeight="251664384" behindDoc="0" locked="0" layoutInCell="1" allowOverlap="1" wp14:anchorId="0E581617" wp14:editId="64542507">
                <wp:simplePos x="0" y="0"/>
                <wp:positionH relativeFrom="column">
                  <wp:posOffset>-706755</wp:posOffset>
                </wp:positionH>
                <wp:positionV relativeFrom="paragraph">
                  <wp:posOffset>30480</wp:posOffset>
                </wp:positionV>
                <wp:extent cx="948690" cy="629920"/>
                <wp:effectExtent l="0" t="0" r="22860" b="1778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8690" cy="629920"/>
                        </a:xfrm>
                        <a:prstGeom prst="rect">
                          <a:avLst/>
                        </a:prstGeom>
                        <a:solidFill>
                          <a:srgbClr val="FFFFFF"/>
                        </a:solidFill>
                        <a:ln w="9525">
                          <a:solidFill>
                            <a:srgbClr val="000000"/>
                          </a:solidFill>
                          <a:miter lim="800000"/>
                          <a:headEnd/>
                          <a:tailEnd/>
                        </a:ln>
                      </wps:spPr>
                      <wps:txbx>
                        <w:txbxContent>
                          <w:p w:rsidR="00102755" w:rsidRPr="00102755" w:rsidRDefault="00102755" w:rsidP="00102755">
                            <w:pPr>
                              <w:rPr>
                                <w:sz w:val="16"/>
                                <w:szCs w:val="16"/>
                              </w:rPr>
                            </w:pPr>
                            <w:r w:rsidRPr="00102755">
                              <w:rPr>
                                <w:sz w:val="16"/>
                                <w:szCs w:val="16"/>
                              </w:rPr>
                              <w:t>I</w:t>
                            </w:r>
                            <w:r>
                              <w:rPr>
                                <w:sz w:val="16"/>
                                <w:szCs w:val="16"/>
                              </w:rPr>
                              <w:t>dentifies</w:t>
                            </w:r>
                            <w:r w:rsidRPr="00102755">
                              <w:rPr>
                                <w:sz w:val="16"/>
                                <w:szCs w:val="16"/>
                              </w:rPr>
                              <w:t xml:space="preserve"> </w:t>
                            </w:r>
                            <w:r>
                              <w:rPr>
                                <w:sz w:val="16"/>
                                <w:szCs w:val="16"/>
                              </w:rPr>
                              <w:t>variable name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55.65pt;margin-top:2.4pt;width:74.7pt;height:49.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">
                <v:textbox>
                  <w:txbxContent>
                    <w:p w:rsidR="00102755" w:rsidRPr="00102755" w:rsidRDefault="00102755" w:rsidP="00102755">
                      <w:pPr>
                        <w:rPr>
                          <w:sz w:val="16"/>
                          <w:szCs w:val="16"/>
                        </w:rPr>
                      </w:pPr>
                      <w:r w:rsidRPr="00102755">
                        <w:rPr>
                          <w:sz w:val="16"/>
                          <w:szCs w:val="16"/>
                        </w:rPr>
                        <w:t>I</w:t>
                      </w:r>
                      <w:r>
                        <w:rPr>
                          <w:sz w:val="16"/>
                          <w:szCs w:val="16"/>
                        </w:rPr>
                        <w:t>dentifies</w:t>
                      </w:r>
                      <w:r w:rsidRPr="00102755">
                        <w:rPr>
                          <w:sz w:val="16"/>
                          <w:szCs w:val="16"/>
                        </w:rPr>
                        <w:t xml:space="preserve"> </w:t>
                      </w:r>
                      <w:r>
                        <w:rPr>
                          <w:sz w:val="16"/>
                          <w:szCs w:val="16"/>
                        </w:rPr>
                        <w:t>variable name</w:t>
                      </w:r>
                    </w:p>
                  </w:txbxContent>
                </v:textbox>
              </v:shape>
            </w:pict>
          </mc:Fallback>
        </mc:AlternateContent>
      </w:r>
      <w:r w:rsidR="00F6701D" w:rsidRPr="00015D04">
        <w:t>2</w:t>
      </w:r>
      <w:r w:rsidR="00F6701D" w:rsidRPr="00015D04">
        <w:tab/>
        <w:t>Dissatisfied</w:t>
      </w:r>
    </w:p>
    <w:p w:rsidR="00F6701D" w:rsidRPr="00015D04" w:rsidRDefault="00F6701D" w:rsidP="005E7789">
      <w:pPr>
        <w:pStyle w:val="ResponseChoices"/>
      </w:pPr>
      <w:r w:rsidRPr="00015D04">
        <w:t>98</w:t>
      </w:r>
      <w:r w:rsidRPr="00015D04">
        <w:tab/>
        <w:t xml:space="preserve">Don’t know </w:t>
      </w:r>
      <w:r w:rsidRPr="00904BD4">
        <w:rPr>
          <w:rStyle w:val="InstructionsChar"/>
        </w:rPr>
        <w:t>(DO NOT READ)</w:t>
      </w:r>
    </w:p>
    <w:p w:rsidR="005E7789" w:rsidRPr="00904BD4" w:rsidRDefault="00F6701D" w:rsidP="00122335">
      <w:pPr>
        <w:pStyle w:val="ResponseChoices"/>
        <w:rPr>
          <w:rStyle w:val="InstructionsChar"/>
        </w:rPr>
      </w:pPr>
      <w:r w:rsidRPr="00015D04">
        <w:t>99</w:t>
      </w:r>
      <w:r w:rsidRPr="00015D04">
        <w:tab/>
        <w:t xml:space="preserve">Refused </w:t>
      </w:r>
      <w:r w:rsidRPr="00904BD4">
        <w:rPr>
          <w:rStyle w:val="InstructionsChar"/>
        </w:rPr>
        <w:t>(DO NOT READ)</w:t>
      </w:r>
    </w:p>
    <w:p w:rsidR="005E7789" w:rsidRDefault="005E7789" w:rsidP="001C0F99">
      <w:pPr>
        <w:pStyle w:val="ResponseChoices"/>
      </w:pPr>
    </w:p>
    <w:p w:rsidR="005E7789" w:rsidRDefault="005E7789" w:rsidP="00904BD4">
      <w:pPr>
        <w:pStyle w:val="Instructions"/>
      </w:pPr>
    </w:p>
    <w:p w:rsidR="00F6701D" w:rsidRPr="005E7789" w:rsidRDefault="00F6701D" w:rsidP="00904BD4">
      <w:pPr>
        <w:pStyle w:val="Instructions"/>
      </w:pPr>
      <w:r w:rsidRPr="00015D04">
        <w:t>ASK ALL</w:t>
      </w:r>
    </w:p>
    <w:p w:rsidR="00F6701D" w:rsidRDefault="00F6701D" w:rsidP="00904BD4">
      <w:pPr>
        <w:pStyle w:val="QueStem"/>
        <w:rPr>
          <w:b/>
        </w:rPr>
      </w:pPr>
      <w:r w:rsidRPr="00015D04">
        <w:t>Q502</w:t>
      </w:r>
      <w:r>
        <w:t>REC</w:t>
      </w:r>
      <w:r w:rsidRPr="00015D04">
        <w:tab/>
        <w:t xml:space="preserve">What do you think is the most important long-term problem facing Israel? </w:t>
      </w:r>
      <w:r w:rsidRPr="00015D04">
        <w:rPr>
          <w:b/>
        </w:rPr>
        <w:t xml:space="preserve">[DO NOT READ RESPONSE CATEGORIES] </w:t>
      </w:r>
    </w:p>
    <w:p w:rsidR="00102755" w:rsidRDefault="00102755" w:rsidP="00904BD4">
      <w:pPr>
        <w:pStyle w:val="QueStem"/>
        <w:rPr>
          <w:b/>
        </w:rPr>
      </w:pPr>
    </w:p>
    <w:p w:rsidR="00102755" w:rsidRDefault="00102755" w:rsidP="00904BD4">
      <w:pPr>
        <w:pStyle w:val="QueStem"/>
        <w:rPr>
          <w:b/>
        </w:rPr>
      </w:pPr>
      <w:r>
        <w:rPr>
          <w:b/>
        </w:rPr>
        <w:t>VERBATIM RESPONSES TO THIS QUESTION ARE CODED AS FOLLOWS:</w:t>
      </w:r>
    </w:p>
    <w:p w:rsidR="00005B6A" w:rsidRPr="00015D04" w:rsidRDefault="00005B6A" w:rsidP="00904BD4">
      <w:pPr>
        <w:pStyle w:val="QueStem"/>
        <w:rPr>
          <w:rStyle w:val="SourceListChar"/>
        </w:rPr>
      </w:pPr>
    </w:p>
    <w:p w:rsidR="00F6701D" w:rsidRPr="007A1A18" w:rsidRDefault="00F6701D" w:rsidP="00005B6A">
      <w:pPr>
        <w:pStyle w:val="ResponseChoices"/>
      </w:pPr>
      <w:r w:rsidRPr="00005B6A">
        <w:t>1</w:t>
      </w:r>
      <w:r w:rsidR="005E7789" w:rsidRPr="00005B6A">
        <w:t>00</w:t>
      </w:r>
      <w:r w:rsidRPr="00005B6A">
        <w:tab/>
      </w:r>
      <w:r w:rsidR="00102755">
        <w:t>Total</w:t>
      </w:r>
      <w:r w:rsidR="005E7789" w:rsidRPr="007A1A18">
        <w:t xml:space="preserve"> Security Threats/Violence/Terrorism</w:t>
      </w:r>
    </w:p>
    <w:p w:rsidR="00F6701D" w:rsidRPr="00005B6A" w:rsidRDefault="00F6701D" w:rsidP="007A1A18">
      <w:pPr>
        <w:pStyle w:val="ResponseChoices"/>
      </w:pPr>
      <w:r w:rsidRPr="007A1A18">
        <w:t>2</w:t>
      </w:r>
      <w:r w:rsidR="005E7789" w:rsidRPr="007A1A18">
        <w:t>00</w:t>
      </w:r>
      <w:r w:rsidRPr="00005B6A">
        <w:tab/>
      </w:r>
      <w:r w:rsidR="00102755">
        <w:t xml:space="preserve">Total </w:t>
      </w:r>
      <w:r w:rsidR="005E7789" w:rsidRPr="00005B6A">
        <w:t>Economic problems</w:t>
      </w:r>
    </w:p>
    <w:p w:rsidR="00F6701D" w:rsidRPr="00005B6A" w:rsidRDefault="00F6701D" w:rsidP="007A1A18">
      <w:pPr>
        <w:pStyle w:val="ResponseChoices"/>
      </w:pPr>
      <w:r w:rsidRPr="00005B6A">
        <w:t>3</w:t>
      </w:r>
      <w:r w:rsidR="005E7789" w:rsidRPr="00005B6A">
        <w:t>00</w:t>
      </w:r>
      <w:r w:rsidRPr="00005B6A">
        <w:tab/>
      </w:r>
      <w:r w:rsidR="00102755">
        <w:t>Total</w:t>
      </w:r>
      <w:r w:rsidR="005E7789" w:rsidRPr="00005B6A">
        <w:t xml:space="preserve"> Social/religious/political problems</w:t>
      </w:r>
    </w:p>
    <w:p w:rsidR="00F6701D" w:rsidRPr="00005B6A" w:rsidRDefault="00F6701D">
      <w:pPr>
        <w:pStyle w:val="ResponseChoices"/>
      </w:pPr>
      <w:r w:rsidRPr="00005B6A">
        <w:t>4</w:t>
      </w:r>
      <w:r w:rsidR="005E7789" w:rsidRPr="00005B6A">
        <w:t>00</w:t>
      </w:r>
      <w:r w:rsidRPr="00005B6A">
        <w:tab/>
      </w:r>
      <w:r w:rsidR="00102755">
        <w:t>Total</w:t>
      </w:r>
      <w:r w:rsidR="005E7789" w:rsidRPr="00005B6A">
        <w:t xml:space="preserve"> Demographic </w:t>
      </w:r>
      <w:r w:rsidR="0035053E" w:rsidRPr="00005B6A">
        <w:t>issues</w:t>
      </w:r>
    </w:p>
    <w:p w:rsidR="005E7789" w:rsidRPr="00005B6A" w:rsidRDefault="00102755">
      <w:pPr>
        <w:pStyle w:val="ResponseChoices"/>
      </w:pPr>
      <w:r>
        <w:t>500</w:t>
      </w:r>
      <w:r>
        <w:tab/>
        <w:t>Total</w:t>
      </w:r>
      <w:r w:rsidR="005E7789" w:rsidRPr="00005B6A">
        <w:t xml:space="preserve"> International support or relations with other countries</w:t>
      </w:r>
    </w:p>
    <w:p w:rsidR="00F6701D" w:rsidRPr="00005B6A" w:rsidRDefault="005E7789">
      <w:pPr>
        <w:pStyle w:val="ResponseChoices"/>
      </w:pPr>
      <w:r w:rsidRPr="00005B6A">
        <w:t>600</w:t>
      </w:r>
      <w:r w:rsidR="00F6701D" w:rsidRPr="00005B6A">
        <w:tab/>
      </w:r>
      <w:r w:rsidR="00102755">
        <w:t>Total</w:t>
      </w:r>
      <w:r w:rsidRPr="00005B6A">
        <w:t xml:space="preserve"> </w:t>
      </w:r>
      <w:proofErr w:type="gramStart"/>
      <w:r w:rsidRPr="00005B6A">
        <w:t>Other</w:t>
      </w:r>
      <w:proofErr w:type="gramEnd"/>
      <w:r w:rsidRPr="00005B6A">
        <w:t xml:space="preserve"> issues</w:t>
      </w:r>
    </w:p>
    <w:p w:rsidR="00F6701D" w:rsidRPr="00005B6A" w:rsidRDefault="005E7789">
      <w:pPr>
        <w:pStyle w:val="ResponseChoices"/>
      </w:pPr>
      <w:r w:rsidRPr="00005B6A">
        <w:t>700</w:t>
      </w:r>
      <w:r w:rsidR="00F6701D" w:rsidRPr="00005B6A">
        <w:tab/>
      </w:r>
      <w:r w:rsidRPr="00005B6A">
        <w:t>NET DK/REF/</w:t>
      </w:r>
      <w:r w:rsidR="0035053E" w:rsidRPr="00005B6A">
        <w:t>No answer provided</w:t>
      </w:r>
    </w:p>
    <w:p w:rsidR="005E7789" w:rsidRPr="00005B6A" w:rsidRDefault="005E7789" w:rsidP="00904BD4">
      <w:pPr>
        <w:pStyle w:val="Instructions"/>
      </w:pPr>
    </w:p>
    <w:p w:rsidR="00F6701D" w:rsidRPr="00005B6A" w:rsidRDefault="00F6701D">
      <w:pPr>
        <w:pStyle w:val="Instructions"/>
      </w:pPr>
    </w:p>
    <w:p w:rsidR="00F6701D" w:rsidRPr="007A1A18" w:rsidRDefault="00F6701D">
      <w:pPr>
        <w:pStyle w:val="Instructions"/>
      </w:pPr>
      <w:r w:rsidRPr="007A1A18">
        <w:t xml:space="preserve">ASK ALL </w:t>
      </w:r>
    </w:p>
    <w:p w:rsidR="00F6701D" w:rsidRPr="00015D04" w:rsidRDefault="00F6701D" w:rsidP="005E7789">
      <w:pPr>
        <w:keepNext/>
        <w:keepLines/>
        <w:spacing w:after="240" w:line="240" w:lineRule="auto"/>
        <w:ind w:left="720" w:hanging="720"/>
        <w:rPr>
          <w:i/>
          <w:iCs/>
        </w:rPr>
      </w:pPr>
      <w:r w:rsidRPr="00015D04">
        <w:rPr>
          <w:rStyle w:val="QueStemChar"/>
        </w:rPr>
        <w:t>Q503</w:t>
      </w:r>
      <w:r w:rsidRPr="00015D04">
        <w:rPr>
          <w:rStyle w:val="QueStemChar"/>
        </w:rPr>
        <w:tab/>
        <w:t xml:space="preserve">Thinking about your personal economic situation, how would you describe it—is it very good, somewhat good, somewhat bad or very bad? </w:t>
      </w:r>
      <w:r w:rsidRPr="00015D04">
        <w:t xml:space="preserve"> </w:t>
      </w:r>
    </w:p>
    <w:p w:rsidR="00F6701D" w:rsidRPr="00015D04" w:rsidRDefault="00F6701D" w:rsidP="005E7789">
      <w:pPr>
        <w:pStyle w:val="ResponseChoices"/>
      </w:pPr>
      <w:r w:rsidRPr="00015D04">
        <w:t>1</w:t>
      </w:r>
      <w:r w:rsidRPr="00015D04">
        <w:tab/>
        <w:t>Very good</w:t>
      </w:r>
    </w:p>
    <w:p w:rsidR="00F6701D" w:rsidRPr="00015D04" w:rsidRDefault="00F6701D" w:rsidP="005E7789">
      <w:pPr>
        <w:pStyle w:val="ResponseChoices"/>
      </w:pPr>
      <w:r w:rsidRPr="00015D04">
        <w:t>2</w:t>
      </w:r>
      <w:r w:rsidRPr="00015D04">
        <w:tab/>
        <w:t>Somewhat good</w:t>
      </w:r>
    </w:p>
    <w:p w:rsidR="00F6701D" w:rsidRPr="00015D04" w:rsidRDefault="00F6701D" w:rsidP="005E7789">
      <w:pPr>
        <w:pStyle w:val="ResponseChoices"/>
      </w:pPr>
      <w:r w:rsidRPr="00015D04">
        <w:t>3</w:t>
      </w:r>
      <w:r w:rsidRPr="00015D04">
        <w:tab/>
        <w:t>Somewhat bad</w:t>
      </w:r>
    </w:p>
    <w:p w:rsidR="00F6701D" w:rsidRPr="00015D04" w:rsidRDefault="00F6701D" w:rsidP="005E7789">
      <w:pPr>
        <w:pStyle w:val="ResponseChoices"/>
      </w:pPr>
      <w:r w:rsidRPr="00015D04">
        <w:t>4</w:t>
      </w:r>
      <w:r w:rsidRPr="00015D04">
        <w:tab/>
        <w:t>Very bad</w:t>
      </w:r>
    </w:p>
    <w:p w:rsidR="00F6701D" w:rsidRPr="00015D04" w:rsidRDefault="00F6701D" w:rsidP="005E7789">
      <w:pPr>
        <w:pStyle w:val="ResponseChoices"/>
      </w:pPr>
      <w:r w:rsidRPr="00015D04">
        <w:t>98</w:t>
      </w:r>
      <w:r w:rsidRPr="00015D04">
        <w:tab/>
        <w:t xml:space="preserve">Don’t know </w:t>
      </w:r>
      <w:r w:rsidRPr="00904BD4">
        <w:rPr>
          <w:rStyle w:val="InstructionsChar"/>
        </w:rPr>
        <w:t>(DO NOT READ)</w:t>
      </w:r>
    </w:p>
    <w:p w:rsidR="00F6701D" w:rsidRPr="00904BD4" w:rsidRDefault="00F6701D" w:rsidP="005E7789">
      <w:pPr>
        <w:pStyle w:val="ResponseChoices"/>
        <w:rPr>
          <w:rStyle w:val="InstructionsChar"/>
        </w:rPr>
      </w:pPr>
      <w:r w:rsidRPr="00015D04">
        <w:t>99</w:t>
      </w:r>
      <w:r w:rsidRPr="00015D04">
        <w:tab/>
        <w:t xml:space="preserve">Refused </w:t>
      </w:r>
      <w:r w:rsidRPr="00904BD4">
        <w:rPr>
          <w:rStyle w:val="InstructionsChar"/>
        </w:rPr>
        <w:t>(DO NOT READ)</w:t>
      </w:r>
    </w:p>
    <w:p w:rsidR="00F6701D" w:rsidRPr="00015D04" w:rsidRDefault="00F6701D" w:rsidP="00904BD4">
      <w:pPr>
        <w:pStyle w:val="Instructions"/>
      </w:pPr>
      <w:r w:rsidRPr="00015D04">
        <w:tab/>
      </w:r>
    </w:p>
    <w:p w:rsidR="00F6701D" w:rsidRPr="00005B6A" w:rsidRDefault="00F6701D" w:rsidP="00005B6A">
      <w:pPr>
        <w:pStyle w:val="Instructions"/>
      </w:pPr>
      <w:r w:rsidRPr="00005B6A">
        <w:t>ASK ALL</w:t>
      </w:r>
    </w:p>
    <w:p w:rsidR="00F6701D" w:rsidRDefault="00F6701D" w:rsidP="005E7789">
      <w:pPr>
        <w:keepLines/>
        <w:spacing w:line="240" w:lineRule="auto"/>
        <w:ind w:left="720" w:hanging="720"/>
        <w:rPr>
          <w:rStyle w:val="QueStemChar"/>
        </w:rPr>
      </w:pPr>
      <w:r w:rsidRPr="00015D04">
        <w:rPr>
          <w:rStyle w:val="QueStemChar"/>
        </w:rPr>
        <w:t>Q504</w:t>
      </w:r>
      <w:r w:rsidRPr="00015D04">
        <w:rPr>
          <w:rStyle w:val="QueStemChar"/>
        </w:rPr>
        <w:tab/>
        <w:t>And over the next five years, do you expect your personal economic situation to improve a lot, improve a little, remain the same, worsen a little or worsen a lot?</w:t>
      </w:r>
    </w:p>
    <w:p w:rsidR="005E7789" w:rsidRPr="007A1A18" w:rsidRDefault="005E7789" w:rsidP="007A1A18">
      <w:pPr>
        <w:pStyle w:val="ResponseChoices"/>
      </w:pPr>
      <w:r w:rsidRPr="007A1A18">
        <w:t>1</w:t>
      </w:r>
      <w:r w:rsidRPr="007A1A18">
        <w:tab/>
        <w:t>Improve a lot</w:t>
      </w:r>
    </w:p>
    <w:p w:rsidR="005E7789" w:rsidRPr="007A1A18" w:rsidRDefault="005E7789" w:rsidP="007A1A18">
      <w:pPr>
        <w:pStyle w:val="ResponseChoices"/>
      </w:pPr>
      <w:r w:rsidRPr="007A1A18">
        <w:t>2</w:t>
      </w:r>
      <w:r w:rsidRPr="007A1A18">
        <w:tab/>
        <w:t>Improve a little</w:t>
      </w:r>
    </w:p>
    <w:p w:rsidR="005E7789" w:rsidRPr="007A1A18" w:rsidRDefault="005E7789" w:rsidP="007A1A18">
      <w:pPr>
        <w:pStyle w:val="ResponseChoices"/>
      </w:pPr>
      <w:r w:rsidRPr="007A1A18">
        <w:t>3</w:t>
      </w:r>
      <w:r w:rsidRPr="007A1A18">
        <w:tab/>
        <w:t>Remain the same</w:t>
      </w:r>
    </w:p>
    <w:p w:rsidR="005E7789" w:rsidRPr="007A1A18" w:rsidRDefault="005E7789">
      <w:pPr>
        <w:pStyle w:val="ResponseChoices"/>
      </w:pPr>
      <w:r w:rsidRPr="007A1A18">
        <w:t>4</w:t>
      </w:r>
      <w:r w:rsidRPr="007A1A18">
        <w:tab/>
        <w:t>Worsen a little</w:t>
      </w:r>
    </w:p>
    <w:p w:rsidR="005E7789" w:rsidRPr="007A1A18" w:rsidRDefault="005E7789">
      <w:pPr>
        <w:pStyle w:val="ResponseChoices"/>
      </w:pPr>
      <w:r w:rsidRPr="007A1A18">
        <w:t>5</w:t>
      </w:r>
      <w:r w:rsidRPr="007A1A18">
        <w:tab/>
        <w:t>Worsen a lot</w:t>
      </w:r>
    </w:p>
    <w:p w:rsidR="005E7789" w:rsidRPr="007A1A18" w:rsidRDefault="005E7789">
      <w:pPr>
        <w:pStyle w:val="ResponseChoices"/>
      </w:pPr>
      <w:r w:rsidRPr="007A1A18">
        <w:t>98</w:t>
      </w:r>
      <w:r w:rsidRPr="007A1A18">
        <w:tab/>
        <w:t xml:space="preserve">Don’t know </w:t>
      </w:r>
      <w:r w:rsidRPr="00904BD4">
        <w:rPr>
          <w:rStyle w:val="InstructionsChar"/>
        </w:rPr>
        <w:t>(DO NOT READ)</w:t>
      </w:r>
    </w:p>
    <w:p w:rsidR="005E7789" w:rsidRPr="007A1A18" w:rsidRDefault="005E7789">
      <w:pPr>
        <w:pStyle w:val="ResponseChoices"/>
      </w:pPr>
      <w:r w:rsidRPr="007A1A18">
        <w:t>99</w:t>
      </w:r>
      <w:r w:rsidRPr="007A1A18">
        <w:tab/>
        <w:t xml:space="preserve">Refused </w:t>
      </w:r>
      <w:r w:rsidRPr="00904BD4">
        <w:rPr>
          <w:rStyle w:val="InstructionsChar"/>
        </w:rPr>
        <w:t>(DO NOT TREAD)</w:t>
      </w:r>
    </w:p>
    <w:p w:rsidR="00F6701D" w:rsidRPr="00015D04" w:rsidRDefault="00F6701D" w:rsidP="005E7789">
      <w:pPr>
        <w:keepNext/>
        <w:keepLines/>
        <w:spacing w:line="240" w:lineRule="auto"/>
        <w:rPr>
          <w:rFonts w:ascii="Verdana" w:hAnsi="Verdana"/>
          <w:b/>
          <w:color w:val="4A4E24" w:themeColor="accent1" w:themeShade="80"/>
          <w:sz w:val="18"/>
          <w:szCs w:val="18"/>
        </w:rPr>
      </w:pPr>
    </w:p>
    <w:p w:rsidR="00F6701D" w:rsidRPr="00005B6A" w:rsidRDefault="005E7789" w:rsidP="00904BD4">
      <w:pPr>
        <w:pStyle w:val="Instructions"/>
        <w:rPr>
          <w:rStyle w:val="QueStemChar"/>
        </w:rPr>
      </w:pPr>
      <w:r>
        <w:br w:type="page"/>
      </w:r>
      <w:r w:rsidR="00F6701D" w:rsidRPr="00005B6A">
        <w:t>ASK ALL</w:t>
      </w:r>
    </w:p>
    <w:p w:rsidR="00F6701D" w:rsidRDefault="00F6701D" w:rsidP="00904BD4">
      <w:pPr>
        <w:pStyle w:val="QueStem"/>
        <w:rPr>
          <w:rStyle w:val="QueStemChar"/>
        </w:rPr>
      </w:pPr>
      <w:r w:rsidRPr="00015D04">
        <w:rPr>
          <w:rStyle w:val="QueStemChar"/>
        </w:rPr>
        <w:t>Q505</w:t>
      </w:r>
      <w:r w:rsidRPr="00015D04">
        <w:rPr>
          <w:rStyle w:val="QueStemChar"/>
          <w:color w:val="D1A730" w:themeColor="accent4"/>
        </w:rPr>
        <w:t> </w:t>
      </w:r>
      <w:r>
        <w:rPr>
          <w:rStyle w:val="QueStemChar"/>
        </w:rPr>
        <w:t>   </w:t>
      </w:r>
      <w:r w:rsidRPr="00015D04">
        <w:rPr>
          <w:rStyle w:val="QueStemChar"/>
        </w:rPr>
        <w:t xml:space="preserve">Now I’d like to ask you about some goals people value in their lives. Please tell me how important each of the following goals is to you personally. First </w:t>
      </w:r>
      <w:r w:rsidRPr="00015D04">
        <w:rPr>
          <w:rStyle w:val="QueStemChar"/>
          <w:b/>
        </w:rPr>
        <w:t>[INSERT]</w:t>
      </w:r>
      <w:r w:rsidRPr="00015D04">
        <w:rPr>
          <w:rStyle w:val="QueStemChar"/>
        </w:rPr>
        <w:t xml:space="preserve">, is this very important, somewhat important, not too important or not at all important? How about </w:t>
      </w:r>
      <w:r w:rsidRPr="00015D04">
        <w:rPr>
          <w:rStyle w:val="QueStemChar"/>
          <w:b/>
        </w:rPr>
        <w:t>[INSERT]</w:t>
      </w:r>
      <w:r w:rsidRPr="00015D04">
        <w:rPr>
          <w:rStyle w:val="QueStemChar"/>
        </w:rPr>
        <w:t xml:space="preserve">? </w:t>
      </w:r>
    </w:p>
    <w:p w:rsidR="005E7789" w:rsidRPr="00015D04" w:rsidRDefault="005E7789" w:rsidP="005E7789">
      <w:pPr>
        <w:spacing w:after="0" w:line="240" w:lineRule="auto"/>
        <w:ind w:left="720" w:hanging="720"/>
        <w:rPr>
          <w:rStyle w:val="SourceListChar"/>
        </w:rPr>
      </w:pPr>
    </w:p>
    <w:p w:rsidR="00F6701D" w:rsidRPr="00015D04" w:rsidRDefault="00F6701D" w:rsidP="005E7789">
      <w:pPr>
        <w:pStyle w:val="QueStem"/>
      </w:pPr>
      <w:r w:rsidRPr="00015D04">
        <w:t>a.         Maintaining strong family relationships</w:t>
      </w:r>
    </w:p>
    <w:p w:rsidR="00F6701D" w:rsidRPr="00015D04" w:rsidRDefault="00F6701D" w:rsidP="005E7789">
      <w:pPr>
        <w:pStyle w:val="QueStem"/>
      </w:pPr>
      <w:r w:rsidRPr="00015D04">
        <w:t xml:space="preserve">b.         Giving your children a good [IN HEBREW AND RUSSIAN: general; IN </w:t>
      </w:r>
      <w:proofErr w:type="spellStart"/>
      <w:r w:rsidRPr="00015D04">
        <w:t>ARABIC</w:t>
      </w:r>
      <w:proofErr w:type="gramStart"/>
      <w:r w:rsidRPr="00015D04">
        <w:t>:secular</w:t>
      </w:r>
      <w:proofErr w:type="spellEnd"/>
      <w:proofErr w:type="gramEnd"/>
      <w:r w:rsidRPr="00015D04">
        <w:t>] education</w:t>
      </w:r>
    </w:p>
    <w:p w:rsidR="00F6701D" w:rsidRPr="00015D04" w:rsidRDefault="00F6701D" w:rsidP="005E7789">
      <w:pPr>
        <w:pStyle w:val="QueStem"/>
      </w:pPr>
      <w:r w:rsidRPr="00015D04">
        <w:t xml:space="preserve">c.         Giving your children a good [IN HEBREW AND RUSSIAN: Jewish; IN </w:t>
      </w:r>
      <w:proofErr w:type="spellStart"/>
      <w:r w:rsidRPr="00015D04">
        <w:t>ARABIC</w:t>
      </w:r>
      <w:proofErr w:type="gramStart"/>
      <w:r w:rsidRPr="00015D04">
        <w:t>:religious</w:t>
      </w:r>
      <w:proofErr w:type="spellEnd"/>
      <w:proofErr w:type="gramEnd"/>
      <w:r w:rsidRPr="00015D04">
        <w:t>] education</w:t>
      </w:r>
    </w:p>
    <w:p w:rsidR="00F6701D" w:rsidRPr="00015D04" w:rsidRDefault="00F6701D" w:rsidP="005E7789">
      <w:pPr>
        <w:pStyle w:val="QueStem"/>
        <w:rPr>
          <w:rStyle w:val="SourceListChar"/>
        </w:rPr>
      </w:pPr>
      <w:r w:rsidRPr="00015D04">
        <w:t>d.         Helping people who are in need</w:t>
      </w:r>
      <w:r w:rsidRPr="00015D04">
        <w:rPr>
          <w:color w:val="1F497D"/>
        </w:rPr>
        <w:t xml:space="preserve"> </w:t>
      </w:r>
    </w:p>
    <w:p w:rsidR="00F6701D" w:rsidRPr="00015D04" w:rsidRDefault="00F6701D" w:rsidP="005E7789">
      <w:pPr>
        <w:pStyle w:val="QueStem"/>
        <w:rPr>
          <w:i/>
          <w:iCs/>
          <w:color w:val="A6A6A6"/>
        </w:rPr>
      </w:pPr>
      <w:proofErr w:type="gramStart"/>
      <w:r w:rsidRPr="00015D04">
        <w:t>e</w:t>
      </w:r>
      <w:proofErr w:type="gramEnd"/>
      <w:r w:rsidRPr="00015D04">
        <w:t>.         Being successful in a high</w:t>
      </w:r>
      <w:r w:rsidRPr="00015D04">
        <w:rPr>
          <w:color w:val="1F497D"/>
        </w:rPr>
        <w:t>-</w:t>
      </w:r>
      <w:r w:rsidRPr="00015D04">
        <w:t>paying career or profession</w:t>
      </w:r>
      <w:r w:rsidRPr="00015D04">
        <w:rPr>
          <w:color w:val="1F497D"/>
        </w:rPr>
        <w:t xml:space="preserve"> </w:t>
      </w:r>
    </w:p>
    <w:p w:rsidR="00F6701D" w:rsidRPr="00015D04" w:rsidRDefault="00F6701D" w:rsidP="005E7789">
      <w:pPr>
        <w:pStyle w:val="QueStem"/>
        <w:rPr>
          <w:rStyle w:val="SourceListChar"/>
        </w:rPr>
      </w:pPr>
      <w:r w:rsidRPr="00015D04">
        <w:rPr>
          <w:color w:val="000000"/>
        </w:rPr>
        <w:t>f.          Having the opportunity to travel around the world</w:t>
      </w:r>
      <w:r w:rsidRPr="00015D04">
        <w:rPr>
          <w:i/>
          <w:iCs/>
          <w:color w:val="A6A6A6"/>
        </w:rPr>
        <w:t xml:space="preserve"> </w:t>
      </w:r>
    </w:p>
    <w:p w:rsidR="00F6701D" w:rsidRPr="00015D04" w:rsidRDefault="00F6701D" w:rsidP="005E7789">
      <w:pPr>
        <w:pStyle w:val="ResponseChoices"/>
      </w:pPr>
    </w:p>
    <w:p w:rsidR="00F6701D" w:rsidRPr="00015D04" w:rsidRDefault="00F6701D" w:rsidP="005E7789">
      <w:pPr>
        <w:pStyle w:val="ResponseChoices"/>
      </w:pPr>
      <w:r w:rsidRPr="00015D04">
        <w:t>1     </w:t>
      </w:r>
      <w:r w:rsidRPr="00015D04">
        <w:tab/>
        <w:t>Very important</w:t>
      </w:r>
    </w:p>
    <w:p w:rsidR="00F6701D" w:rsidRPr="00015D04" w:rsidRDefault="00F6701D" w:rsidP="005E7789">
      <w:pPr>
        <w:pStyle w:val="ResponseChoices"/>
      </w:pPr>
      <w:r w:rsidRPr="00015D04">
        <w:t>2</w:t>
      </w:r>
      <w:r w:rsidRPr="00015D04">
        <w:tab/>
        <w:t>Somewhat important</w:t>
      </w:r>
    </w:p>
    <w:p w:rsidR="00F6701D" w:rsidRPr="00015D04" w:rsidRDefault="00F6701D" w:rsidP="005E7789">
      <w:pPr>
        <w:pStyle w:val="ResponseChoices"/>
      </w:pPr>
      <w:r w:rsidRPr="00015D04">
        <w:t>3</w:t>
      </w:r>
      <w:r w:rsidRPr="00015D04">
        <w:tab/>
        <w:t>Not too important</w:t>
      </w:r>
    </w:p>
    <w:p w:rsidR="00F6701D" w:rsidRPr="00015D04" w:rsidRDefault="00F6701D" w:rsidP="005E7789">
      <w:pPr>
        <w:pStyle w:val="ResponseChoices"/>
        <w:ind w:left="0" w:firstLine="720"/>
      </w:pPr>
      <w:r w:rsidRPr="00015D04">
        <w:t>4          Not at all important</w:t>
      </w:r>
    </w:p>
    <w:p w:rsidR="00F6701D" w:rsidRPr="00015D04" w:rsidRDefault="00F6701D" w:rsidP="005E7789">
      <w:pPr>
        <w:pStyle w:val="ResponseChoices"/>
        <w:ind w:left="0" w:firstLine="720"/>
      </w:pPr>
      <w:r w:rsidRPr="00015D04">
        <w:t>98</w:t>
      </w:r>
      <w:r w:rsidRPr="00015D04">
        <w:tab/>
        <w:t xml:space="preserve">Don’t know </w:t>
      </w:r>
      <w:r w:rsidRPr="00904BD4">
        <w:rPr>
          <w:rStyle w:val="InstructionsChar"/>
        </w:rPr>
        <w:t>(DO NOT READ)</w:t>
      </w:r>
    </w:p>
    <w:p w:rsidR="00F6701D" w:rsidRPr="00015D04" w:rsidRDefault="00F6701D" w:rsidP="005E7789">
      <w:pPr>
        <w:pStyle w:val="ResponseChoices"/>
      </w:pPr>
      <w:r w:rsidRPr="00015D04">
        <w:t>99</w:t>
      </w:r>
      <w:r w:rsidRPr="00015D04">
        <w:tab/>
        <w:t xml:space="preserve">Refused </w:t>
      </w:r>
      <w:r w:rsidRPr="00904BD4">
        <w:rPr>
          <w:rStyle w:val="InstructionsChar"/>
        </w:rPr>
        <w:t>(DO NOT READ)</w:t>
      </w:r>
    </w:p>
    <w:p w:rsidR="00F6701D" w:rsidRPr="00015D04" w:rsidRDefault="00F6701D" w:rsidP="00904BD4">
      <w:pPr>
        <w:pStyle w:val="Instructions"/>
      </w:pPr>
    </w:p>
    <w:p w:rsidR="00F6701D" w:rsidRPr="00015D04" w:rsidRDefault="00F6701D" w:rsidP="00904BD4">
      <w:pPr>
        <w:pStyle w:val="Instructions"/>
      </w:pPr>
      <w:r w:rsidRPr="00015D04">
        <w:t>ASK ALL</w:t>
      </w:r>
    </w:p>
    <w:p w:rsidR="00F6701D" w:rsidRDefault="00F6701D" w:rsidP="00904BD4">
      <w:pPr>
        <w:pStyle w:val="QueStem"/>
      </w:pPr>
      <w:r w:rsidRPr="00015D04">
        <w:t>Q506</w:t>
      </w:r>
      <w:r w:rsidRPr="00015D04">
        <w:tab/>
        <w:t xml:space="preserve">Just your impression, in Israel today, is there a lot of discrimination against </w:t>
      </w:r>
      <w:r w:rsidRPr="00015D04">
        <w:rPr>
          <w:b/>
        </w:rPr>
        <w:t>[INSERT]</w:t>
      </w:r>
      <w:r w:rsidRPr="00015D04">
        <w:t xml:space="preserve"> or not? How about </w:t>
      </w:r>
      <w:r w:rsidRPr="00015D04">
        <w:rPr>
          <w:b/>
        </w:rPr>
        <w:t>[INSERT NEXT ITEM]</w:t>
      </w:r>
      <w:r w:rsidRPr="00015D04">
        <w:t xml:space="preserve">? </w:t>
      </w:r>
    </w:p>
    <w:p w:rsidR="005E7789" w:rsidRPr="00015D04" w:rsidRDefault="005E7789" w:rsidP="005E7789">
      <w:pPr>
        <w:spacing w:after="0" w:line="240" w:lineRule="auto"/>
        <w:ind w:left="720" w:hanging="720"/>
      </w:pPr>
    </w:p>
    <w:p w:rsidR="005E7789" w:rsidRDefault="00F6701D" w:rsidP="00904BD4">
      <w:pPr>
        <w:pStyle w:val="QueStem"/>
      </w:pPr>
      <w:r w:rsidRPr="00015D04">
        <w:t>a.</w:t>
      </w:r>
      <w:r w:rsidRPr="00015D04">
        <w:tab/>
        <w:t xml:space="preserve">Muslims </w:t>
      </w:r>
    </w:p>
    <w:p w:rsidR="00F6701D" w:rsidRPr="00015D04" w:rsidRDefault="00F6701D" w:rsidP="00904BD4">
      <w:pPr>
        <w:pStyle w:val="QueStem"/>
      </w:pPr>
      <w:r w:rsidRPr="00015D04">
        <w:t>b.</w:t>
      </w:r>
      <w:r w:rsidRPr="00015D04">
        <w:tab/>
        <w:t xml:space="preserve">Homosexuals and Lesbians </w:t>
      </w:r>
    </w:p>
    <w:p w:rsidR="00F6701D" w:rsidRPr="00015D04" w:rsidRDefault="00F6701D" w:rsidP="00904BD4">
      <w:pPr>
        <w:pStyle w:val="QueStem"/>
      </w:pPr>
      <w:r w:rsidRPr="00015D04">
        <w:t>c.</w:t>
      </w:r>
      <w:r w:rsidRPr="00015D04">
        <w:tab/>
        <w:t>Secular Jews (</w:t>
      </w:r>
      <w:proofErr w:type="spellStart"/>
      <w:r w:rsidRPr="00015D04">
        <w:t>Hiloni</w:t>
      </w:r>
      <w:proofErr w:type="spellEnd"/>
      <w:r w:rsidRPr="00015D04">
        <w:t xml:space="preserve">) </w:t>
      </w:r>
    </w:p>
    <w:p w:rsidR="00F6701D" w:rsidRPr="00015D04" w:rsidRDefault="00F6701D" w:rsidP="00904BD4">
      <w:pPr>
        <w:pStyle w:val="QueStem"/>
      </w:pPr>
      <w:r w:rsidRPr="00015D04">
        <w:t>d.</w:t>
      </w:r>
      <w:r w:rsidRPr="00015D04">
        <w:tab/>
        <w:t xml:space="preserve">Religious Jews </w:t>
      </w:r>
    </w:p>
    <w:p w:rsidR="00F6701D" w:rsidRPr="00015D04" w:rsidRDefault="00F6701D" w:rsidP="00904BD4">
      <w:pPr>
        <w:pStyle w:val="QueStem"/>
        <w:rPr>
          <w:color w:val="808080"/>
        </w:rPr>
      </w:pPr>
      <w:r w:rsidRPr="00015D04">
        <w:t>e.</w:t>
      </w:r>
      <w:r w:rsidRPr="00015D04">
        <w:tab/>
        <w:t>Women</w:t>
      </w:r>
    </w:p>
    <w:p w:rsidR="00F6701D" w:rsidRPr="00015D04" w:rsidRDefault="00F6701D" w:rsidP="00904BD4">
      <w:pPr>
        <w:pStyle w:val="QueStem"/>
        <w:rPr>
          <w:color w:val="808080"/>
        </w:rPr>
      </w:pPr>
      <w:r w:rsidRPr="00015D04">
        <w:rPr>
          <w:color w:val="000000" w:themeColor="text1"/>
        </w:rPr>
        <w:t>f.</w:t>
      </w:r>
      <w:r w:rsidRPr="00015D04">
        <w:rPr>
          <w:color w:val="000000" w:themeColor="text1"/>
        </w:rPr>
        <w:tab/>
        <w:t xml:space="preserve">Ethiopian Jews </w:t>
      </w:r>
    </w:p>
    <w:p w:rsidR="00F6701D" w:rsidRPr="00015D04" w:rsidRDefault="00F6701D" w:rsidP="00904BD4">
      <w:pPr>
        <w:pStyle w:val="QueStem"/>
      </w:pPr>
      <w:r w:rsidRPr="00015D04">
        <w:rPr>
          <w:color w:val="000000" w:themeColor="text1"/>
        </w:rPr>
        <w:t>g.</w:t>
      </w:r>
      <w:r w:rsidRPr="00015D04">
        <w:rPr>
          <w:color w:val="000000" w:themeColor="text1"/>
        </w:rPr>
        <w:tab/>
      </w:r>
      <w:proofErr w:type="spellStart"/>
      <w:r w:rsidRPr="00015D04">
        <w:rPr>
          <w:color w:val="000000" w:themeColor="text1"/>
        </w:rPr>
        <w:t>Mizrahim</w:t>
      </w:r>
      <w:proofErr w:type="spellEnd"/>
    </w:p>
    <w:p w:rsidR="005E7789" w:rsidRDefault="005E7789" w:rsidP="005E7789">
      <w:pPr>
        <w:keepNext/>
        <w:keepLines/>
        <w:spacing w:after="0" w:line="240" w:lineRule="auto"/>
        <w:ind w:left="1440" w:hanging="720"/>
        <w:rPr>
          <w:rFonts w:ascii="Verdana" w:hAnsi="Verdana"/>
          <w:sz w:val="18"/>
          <w:szCs w:val="18"/>
        </w:rPr>
      </w:pPr>
    </w:p>
    <w:p w:rsidR="00F6701D" w:rsidRPr="00015D04" w:rsidRDefault="00F6701D" w:rsidP="005E7789">
      <w:pPr>
        <w:keepNext/>
        <w:keepLines/>
        <w:spacing w:after="0" w:line="240" w:lineRule="auto"/>
        <w:ind w:left="1440" w:hanging="720"/>
        <w:rPr>
          <w:rFonts w:ascii="Verdana" w:hAnsi="Verdana"/>
          <w:sz w:val="18"/>
          <w:szCs w:val="18"/>
        </w:rPr>
      </w:pPr>
      <w:r w:rsidRPr="00015D04">
        <w:rPr>
          <w:rFonts w:ascii="Verdana" w:hAnsi="Verdana"/>
          <w:sz w:val="18"/>
          <w:szCs w:val="18"/>
        </w:rPr>
        <w:t>1</w:t>
      </w:r>
      <w:r w:rsidRPr="00015D04">
        <w:rPr>
          <w:rFonts w:ascii="Verdana" w:hAnsi="Verdana"/>
          <w:sz w:val="18"/>
          <w:szCs w:val="18"/>
        </w:rPr>
        <w:tab/>
        <w:t>Yes, there is a lot of discrimination</w:t>
      </w:r>
    </w:p>
    <w:p w:rsidR="00F6701D" w:rsidRPr="00015D04" w:rsidRDefault="00F6701D" w:rsidP="005E7789">
      <w:pPr>
        <w:keepNext/>
        <w:keepLines/>
        <w:spacing w:after="0" w:line="240" w:lineRule="auto"/>
        <w:ind w:left="1440" w:hanging="720"/>
        <w:rPr>
          <w:rFonts w:ascii="Verdana" w:hAnsi="Verdana"/>
          <w:sz w:val="18"/>
          <w:szCs w:val="18"/>
        </w:rPr>
      </w:pPr>
      <w:r w:rsidRPr="00015D04">
        <w:rPr>
          <w:rFonts w:ascii="Verdana" w:hAnsi="Verdana"/>
          <w:sz w:val="18"/>
          <w:szCs w:val="18"/>
        </w:rPr>
        <w:t>2</w:t>
      </w:r>
      <w:r w:rsidRPr="00015D04">
        <w:rPr>
          <w:rFonts w:ascii="Verdana" w:hAnsi="Verdana"/>
          <w:sz w:val="18"/>
          <w:szCs w:val="18"/>
        </w:rPr>
        <w:tab/>
        <w:t>No, not a lot of discrimination</w:t>
      </w:r>
    </w:p>
    <w:p w:rsidR="00F6701D" w:rsidRPr="00015D04" w:rsidRDefault="00F6701D" w:rsidP="005E7789">
      <w:pPr>
        <w:keepNext/>
        <w:keepLines/>
        <w:spacing w:after="0" w:line="240" w:lineRule="auto"/>
        <w:ind w:left="1440" w:hanging="720"/>
        <w:rPr>
          <w:rFonts w:ascii="Verdana" w:hAnsi="Verdana"/>
          <w:sz w:val="18"/>
          <w:szCs w:val="18"/>
        </w:rPr>
      </w:pPr>
      <w:r w:rsidRPr="00015D04">
        <w:rPr>
          <w:rFonts w:ascii="Verdana" w:hAnsi="Verdana"/>
          <w:sz w:val="18"/>
          <w:szCs w:val="18"/>
        </w:rPr>
        <w:t>98</w:t>
      </w:r>
      <w:r w:rsidRPr="00015D04">
        <w:rPr>
          <w:rFonts w:ascii="Verdana" w:hAnsi="Verdana"/>
          <w:sz w:val="18"/>
          <w:szCs w:val="18"/>
        </w:rPr>
        <w:tab/>
        <w:t xml:space="preserve">Don’t know </w:t>
      </w:r>
      <w:r w:rsidRPr="00015D04">
        <w:rPr>
          <w:rFonts w:ascii="Verdana" w:hAnsi="Verdana"/>
          <w:b/>
          <w:sz w:val="18"/>
          <w:szCs w:val="18"/>
        </w:rPr>
        <w:t>(DO NOT READ)</w:t>
      </w:r>
    </w:p>
    <w:p w:rsidR="00F6701D" w:rsidRPr="00015D04" w:rsidRDefault="00F6701D" w:rsidP="005E7789">
      <w:pPr>
        <w:keepNext/>
        <w:keepLines/>
        <w:spacing w:after="0" w:line="240" w:lineRule="auto"/>
        <w:ind w:left="1440" w:hanging="720"/>
        <w:rPr>
          <w:rFonts w:ascii="Verdana" w:hAnsi="Verdana"/>
          <w:b/>
          <w:sz w:val="18"/>
          <w:szCs w:val="18"/>
        </w:rPr>
      </w:pPr>
      <w:r w:rsidRPr="00015D04">
        <w:rPr>
          <w:rFonts w:ascii="Verdana" w:hAnsi="Verdana"/>
          <w:sz w:val="18"/>
          <w:szCs w:val="18"/>
        </w:rPr>
        <w:t>99</w:t>
      </w:r>
      <w:r w:rsidRPr="00015D04">
        <w:rPr>
          <w:rFonts w:ascii="Verdana" w:hAnsi="Verdana"/>
          <w:sz w:val="18"/>
          <w:szCs w:val="18"/>
        </w:rPr>
        <w:tab/>
        <w:t xml:space="preserve">Refused </w:t>
      </w:r>
      <w:r w:rsidRPr="00015D04">
        <w:rPr>
          <w:rFonts w:ascii="Verdana" w:hAnsi="Verdana"/>
          <w:b/>
          <w:sz w:val="18"/>
          <w:szCs w:val="18"/>
        </w:rPr>
        <w:t>(DO NOT READ)</w:t>
      </w:r>
    </w:p>
    <w:p w:rsidR="00F6701D" w:rsidRPr="00005B6A" w:rsidRDefault="00F6701D" w:rsidP="00904BD4">
      <w:pPr>
        <w:pStyle w:val="Instructions"/>
      </w:pPr>
    </w:p>
    <w:p w:rsidR="00F6701D" w:rsidRPr="00015D04" w:rsidRDefault="00F6701D" w:rsidP="00904BD4">
      <w:pPr>
        <w:pStyle w:val="Instructions"/>
        <w:rPr>
          <w:rFonts w:eastAsia="Calibri"/>
        </w:rPr>
      </w:pPr>
      <w:r w:rsidRPr="00005B6A">
        <w:rPr>
          <w:rFonts w:eastAsia="Calibri"/>
        </w:rPr>
        <w:t>ASK ALL</w:t>
      </w:r>
    </w:p>
    <w:p w:rsidR="00F6701D" w:rsidRDefault="00F6701D" w:rsidP="00904BD4">
      <w:pPr>
        <w:pStyle w:val="QueStem"/>
        <w:rPr>
          <w:rFonts w:eastAsia="Calibri"/>
        </w:rPr>
      </w:pPr>
      <w:r w:rsidRPr="00015D04">
        <w:rPr>
          <w:rFonts w:eastAsia="Calibri"/>
        </w:rPr>
        <w:t>Q508</w:t>
      </w:r>
      <w:r w:rsidRPr="00015D04">
        <w:rPr>
          <w:rFonts w:eastAsia="Calibri"/>
        </w:rPr>
        <w:tab/>
        <w:t xml:space="preserve">Do you think the current Israeli government is making a sincere effort to bring about a peace settlement with the Palestinians, or don’t you think so? </w:t>
      </w:r>
    </w:p>
    <w:p w:rsidR="005E7789" w:rsidRPr="00015D04" w:rsidRDefault="005E7789" w:rsidP="005E7789">
      <w:pPr>
        <w:keepNext/>
        <w:keepLines/>
        <w:spacing w:after="0" w:line="240" w:lineRule="auto"/>
        <w:ind w:left="720" w:hanging="720"/>
        <w:rPr>
          <w:rFonts w:ascii="Verdana" w:eastAsia="Calibri" w:hAnsi="Verdana"/>
          <w:sz w:val="18"/>
          <w:szCs w:val="18"/>
        </w:rPr>
      </w:pPr>
    </w:p>
    <w:p w:rsidR="00F6701D" w:rsidRPr="00904BD4" w:rsidRDefault="00F6701D" w:rsidP="00904BD4">
      <w:pPr>
        <w:pStyle w:val="ResponseChoices"/>
        <w:rPr>
          <w:rFonts w:eastAsia="Calibri"/>
        </w:rPr>
      </w:pPr>
      <w:r w:rsidRPr="00904BD4">
        <w:rPr>
          <w:rFonts w:eastAsia="Calibri"/>
        </w:rPr>
        <w:t>1</w:t>
      </w:r>
      <w:r w:rsidRPr="00904BD4">
        <w:rPr>
          <w:rFonts w:eastAsia="Calibri"/>
        </w:rPr>
        <w:tab/>
        <w:t>Yes, making a sincere effort</w:t>
      </w:r>
    </w:p>
    <w:p w:rsidR="00F6701D" w:rsidRPr="00904BD4" w:rsidRDefault="00F6701D" w:rsidP="00904BD4">
      <w:pPr>
        <w:pStyle w:val="ResponseChoices"/>
        <w:rPr>
          <w:rFonts w:eastAsia="Calibri"/>
        </w:rPr>
      </w:pPr>
      <w:r w:rsidRPr="00904BD4">
        <w:rPr>
          <w:rFonts w:eastAsia="Calibri"/>
        </w:rPr>
        <w:t>2</w:t>
      </w:r>
      <w:r w:rsidRPr="00904BD4">
        <w:rPr>
          <w:rFonts w:eastAsia="Calibri"/>
        </w:rPr>
        <w:tab/>
        <w:t>No, don’t think so</w:t>
      </w:r>
    </w:p>
    <w:p w:rsidR="00F6701D" w:rsidRPr="007A1A18" w:rsidRDefault="00F6701D" w:rsidP="00904BD4">
      <w:pPr>
        <w:pStyle w:val="ResponseChoices"/>
      </w:pPr>
      <w:r w:rsidRPr="00904BD4">
        <w:t>98</w:t>
      </w:r>
      <w:r w:rsidRPr="00904BD4">
        <w:tab/>
        <w:t xml:space="preserve">Don’t know </w:t>
      </w:r>
      <w:r w:rsidRPr="00904BD4">
        <w:rPr>
          <w:rStyle w:val="InstructionsChar"/>
        </w:rPr>
        <w:t>(DO NOT READ)</w:t>
      </w:r>
    </w:p>
    <w:p w:rsidR="00F6701D" w:rsidRPr="007A1A18" w:rsidRDefault="00F6701D" w:rsidP="00904BD4">
      <w:pPr>
        <w:pStyle w:val="ResponseChoices"/>
      </w:pPr>
      <w:r w:rsidRPr="007A1A18">
        <w:t>99</w:t>
      </w:r>
      <w:r w:rsidRPr="007A1A18">
        <w:tab/>
        <w:t>Refused</w:t>
      </w:r>
      <w:r w:rsidRPr="00904BD4">
        <w:rPr>
          <w:rStyle w:val="InstructionsChar"/>
        </w:rPr>
        <w:t xml:space="preserve"> (DO NOT READ)</w:t>
      </w:r>
    </w:p>
    <w:p w:rsidR="00122335" w:rsidRPr="00015D04" w:rsidRDefault="00122335" w:rsidP="005E7789">
      <w:pPr>
        <w:spacing w:line="240" w:lineRule="auto"/>
        <w:rPr>
          <w:rFonts w:ascii="Verdana" w:hAnsi="Verdana"/>
          <w:b/>
          <w:sz w:val="18"/>
        </w:rPr>
      </w:pPr>
    </w:p>
    <w:p w:rsidR="00F6701D" w:rsidRPr="00015D04" w:rsidRDefault="00F6701D" w:rsidP="00904BD4">
      <w:pPr>
        <w:pStyle w:val="Instructions"/>
      </w:pPr>
      <w:r w:rsidRPr="00015D04">
        <w:t>ASK ALL</w:t>
      </w:r>
    </w:p>
    <w:p w:rsidR="00F6701D" w:rsidRDefault="00F6701D" w:rsidP="00904BD4">
      <w:pPr>
        <w:pStyle w:val="QueStem"/>
      </w:pPr>
      <w:r w:rsidRPr="00015D04">
        <w:t>Q509</w:t>
      </w:r>
      <w:r w:rsidRPr="00015D04">
        <w:tab/>
        <w:t>In your opinion, can Israel be both a Jewish state and a democratic state, or not?</w:t>
      </w:r>
    </w:p>
    <w:p w:rsidR="005E7789" w:rsidRPr="00015D04" w:rsidRDefault="005E7789" w:rsidP="005E7789">
      <w:pPr>
        <w:spacing w:after="0" w:line="240" w:lineRule="auto"/>
        <w:ind w:left="720" w:hanging="720"/>
        <w:rPr>
          <w:rFonts w:ascii="Verdana" w:hAnsi="Verdana"/>
          <w:color w:val="808080"/>
          <w:sz w:val="18"/>
          <w:szCs w:val="18"/>
        </w:rPr>
      </w:pPr>
    </w:p>
    <w:p w:rsidR="00F6701D" w:rsidRPr="00015D04" w:rsidRDefault="00F6701D" w:rsidP="00904BD4">
      <w:pPr>
        <w:pStyle w:val="ResponseChoices"/>
      </w:pPr>
      <w:r w:rsidRPr="00015D04">
        <w:t>1</w:t>
      </w:r>
      <w:r w:rsidRPr="00015D04">
        <w:tab/>
        <w:t>Yes</w:t>
      </w:r>
    </w:p>
    <w:p w:rsidR="00F6701D" w:rsidRPr="00015D04" w:rsidRDefault="00F6701D" w:rsidP="00904BD4">
      <w:pPr>
        <w:pStyle w:val="ResponseChoices"/>
      </w:pPr>
      <w:r w:rsidRPr="00015D04">
        <w:t>2</w:t>
      </w:r>
      <w:r w:rsidRPr="00015D04">
        <w:tab/>
        <w:t xml:space="preserve">No </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Default="00F6701D" w:rsidP="00904BD4">
      <w:pPr>
        <w:pStyle w:val="ResponseChoices"/>
      </w:pPr>
      <w:r w:rsidRPr="00015D04">
        <w:t>99</w:t>
      </w:r>
      <w:r w:rsidRPr="00015D04">
        <w:tab/>
        <w:t xml:space="preserve">Refused </w:t>
      </w:r>
      <w:r w:rsidRPr="00904BD4">
        <w:rPr>
          <w:rStyle w:val="InstructionsChar"/>
        </w:rPr>
        <w:t>(DO NOT READ)</w:t>
      </w:r>
    </w:p>
    <w:p w:rsidR="007A1A18" w:rsidRDefault="007A1A18" w:rsidP="00904BD4">
      <w:pPr>
        <w:pStyle w:val="Instructions"/>
      </w:pPr>
    </w:p>
    <w:p w:rsidR="00F6701D" w:rsidRPr="007A1A18" w:rsidRDefault="00F6701D" w:rsidP="00904BD4">
      <w:pPr>
        <w:pStyle w:val="Instructions"/>
      </w:pPr>
      <w:r w:rsidRPr="007A1A18">
        <w:t>ASK ALL RESPONDENT EXCEPT IN EAST JERUSALEM</w:t>
      </w:r>
    </w:p>
    <w:p w:rsidR="00F6701D" w:rsidRDefault="00F6701D" w:rsidP="00904BD4">
      <w:pPr>
        <w:pStyle w:val="QueStem"/>
      </w:pPr>
      <w:r w:rsidRPr="00015D04">
        <w:t>Q510</w:t>
      </w:r>
      <w:r w:rsidRPr="00015D04">
        <w:tab/>
        <w:t xml:space="preserve">And if there is a contradiction between </w:t>
      </w:r>
      <w:proofErr w:type="spellStart"/>
      <w:r w:rsidRPr="00015D04">
        <w:t>halakhah</w:t>
      </w:r>
      <w:proofErr w:type="spellEnd"/>
      <w:r w:rsidRPr="00015D04">
        <w:t xml:space="preserve"> and democratic principles, should the state of Israel give preference to democratic principles or </w:t>
      </w:r>
      <w:proofErr w:type="spellStart"/>
      <w:r w:rsidRPr="00015D04">
        <w:t>halakhah</w:t>
      </w:r>
      <w:proofErr w:type="spellEnd"/>
      <w:r w:rsidRPr="00015D04">
        <w:t xml:space="preserve">? </w:t>
      </w:r>
    </w:p>
    <w:p w:rsidR="00383D53" w:rsidRPr="00015D04" w:rsidRDefault="00383D53" w:rsidP="00383D53">
      <w:pPr>
        <w:spacing w:after="0" w:line="240" w:lineRule="auto"/>
        <w:ind w:left="720" w:hanging="720"/>
        <w:rPr>
          <w:rFonts w:ascii="Verdana" w:hAnsi="Verdana"/>
          <w:sz w:val="18"/>
        </w:rPr>
      </w:pPr>
    </w:p>
    <w:p w:rsidR="00F6701D" w:rsidRPr="00015D04" w:rsidRDefault="00F6701D" w:rsidP="00904BD4">
      <w:pPr>
        <w:pStyle w:val="ResponseChoices"/>
      </w:pPr>
      <w:r w:rsidRPr="00015D04">
        <w:t>1</w:t>
      </w:r>
      <w:r w:rsidRPr="00015D04">
        <w:tab/>
        <w:t>Democracy should be given preference.</w:t>
      </w:r>
    </w:p>
    <w:p w:rsidR="00F6701D" w:rsidRPr="00015D04" w:rsidRDefault="00F6701D" w:rsidP="00904BD4">
      <w:pPr>
        <w:pStyle w:val="ResponseChoices"/>
      </w:pPr>
      <w:r w:rsidRPr="00015D04">
        <w:t>2</w:t>
      </w:r>
      <w:r w:rsidRPr="00015D04">
        <w:tab/>
      </w:r>
      <w:proofErr w:type="spellStart"/>
      <w:r w:rsidRPr="00015D04">
        <w:t>halakhah</w:t>
      </w:r>
      <w:proofErr w:type="spellEnd"/>
      <w:r w:rsidRPr="00015D04">
        <w:t xml:space="preserve"> should be given preference.</w:t>
      </w:r>
    </w:p>
    <w:p w:rsidR="00F6701D" w:rsidRPr="00015D04" w:rsidRDefault="00F6701D" w:rsidP="00904BD4">
      <w:pPr>
        <w:pStyle w:val="ResponseChoices"/>
      </w:pPr>
      <w:r w:rsidRPr="00015D04">
        <w:t>3</w:t>
      </w:r>
      <w:r w:rsidRPr="00015D04">
        <w:tab/>
        <w:t xml:space="preserve">Depends on the situation/Both/Neither </w:t>
      </w:r>
      <w:r w:rsidR="00C273E7" w:rsidRPr="00904BD4">
        <w:rPr>
          <w:rStyle w:val="InstructionsChar"/>
        </w:rPr>
        <w:t>(DO NOT READ)</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5E7789" w:rsidRPr="00904BD4" w:rsidRDefault="00F6701D" w:rsidP="00904BD4">
      <w:pPr>
        <w:pStyle w:val="ResponseChoices"/>
        <w:rPr>
          <w:rStyle w:val="InstructionsChar"/>
        </w:rPr>
      </w:pPr>
      <w:r w:rsidRPr="00015D04">
        <w:t>99</w:t>
      </w:r>
      <w:r w:rsidRPr="00015D04">
        <w:tab/>
        <w:t xml:space="preserve">Refused </w:t>
      </w:r>
      <w:r w:rsidRPr="00904BD4">
        <w:rPr>
          <w:rStyle w:val="InstructionsChar"/>
        </w:rPr>
        <w:t>(DO NOT READ)</w:t>
      </w:r>
    </w:p>
    <w:p w:rsidR="005E7789" w:rsidRDefault="005E7789" w:rsidP="005E7789">
      <w:pPr>
        <w:tabs>
          <w:tab w:val="left" w:pos="720"/>
        </w:tabs>
        <w:spacing w:after="0" w:line="240" w:lineRule="auto"/>
        <w:rPr>
          <w:rFonts w:ascii="Verdana" w:hAnsi="Verdana"/>
          <w:b/>
          <w:sz w:val="18"/>
        </w:rPr>
      </w:pPr>
    </w:p>
    <w:p w:rsidR="005E7789" w:rsidRDefault="00F6701D" w:rsidP="00904BD4">
      <w:pPr>
        <w:pStyle w:val="Instructions"/>
        <w:rPr>
          <w:rFonts w:eastAsia="Calibri"/>
        </w:rPr>
      </w:pPr>
      <w:r w:rsidRPr="00015D04">
        <w:rPr>
          <w:rFonts w:eastAsia="Calibri"/>
        </w:rPr>
        <w:t>ASK ALL</w:t>
      </w:r>
    </w:p>
    <w:p w:rsidR="00F6701D" w:rsidRPr="00015D04" w:rsidRDefault="00F6701D" w:rsidP="00904BD4">
      <w:pPr>
        <w:pStyle w:val="QueStem"/>
        <w:rPr>
          <w:rFonts w:eastAsia="Calibri"/>
          <w:color w:val="808080"/>
        </w:rPr>
      </w:pPr>
      <w:r w:rsidRPr="00015D04">
        <w:rPr>
          <w:rFonts w:eastAsia="Calibri"/>
        </w:rPr>
        <w:t>Q511</w:t>
      </w:r>
      <w:r w:rsidRPr="00015D04">
        <w:rPr>
          <w:rFonts w:eastAsia="Calibri"/>
        </w:rPr>
        <w:tab/>
        <w:t xml:space="preserve">Do you think the current Palestinian leadership is making a sincere effort to bring about a peace settlement with Israel, or don’t you think so? </w:t>
      </w:r>
    </w:p>
    <w:p w:rsidR="00F6701D" w:rsidRPr="00015D04" w:rsidRDefault="00F6701D" w:rsidP="00383D53">
      <w:pPr>
        <w:keepNext/>
        <w:keepLines/>
        <w:spacing w:after="0" w:line="240" w:lineRule="auto"/>
        <w:ind w:left="720" w:hanging="720"/>
        <w:rPr>
          <w:rFonts w:ascii="Verdana" w:eastAsia="Calibri" w:hAnsi="Verdana"/>
          <w:sz w:val="18"/>
          <w:szCs w:val="18"/>
        </w:rPr>
      </w:pPr>
    </w:p>
    <w:p w:rsidR="00F6701D" w:rsidRPr="00015D04" w:rsidRDefault="00F6701D" w:rsidP="00904BD4">
      <w:pPr>
        <w:pStyle w:val="ResponseChoices"/>
        <w:rPr>
          <w:rFonts w:eastAsia="Calibri"/>
        </w:rPr>
      </w:pPr>
      <w:r w:rsidRPr="00015D04">
        <w:rPr>
          <w:rFonts w:eastAsia="Calibri"/>
        </w:rPr>
        <w:t>1</w:t>
      </w:r>
      <w:r w:rsidRPr="00015D04">
        <w:rPr>
          <w:rFonts w:eastAsia="Calibri"/>
        </w:rPr>
        <w:tab/>
        <w:t>Yes, making a sincere effort</w:t>
      </w:r>
    </w:p>
    <w:p w:rsidR="00F6701D" w:rsidRPr="00015D04" w:rsidRDefault="00F6701D" w:rsidP="00904BD4">
      <w:pPr>
        <w:pStyle w:val="ResponseChoices"/>
        <w:rPr>
          <w:rFonts w:eastAsia="Calibri"/>
        </w:rPr>
      </w:pPr>
      <w:r w:rsidRPr="00015D04">
        <w:rPr>
          <w:rFonts w:eastAsia="Calibri"/>
        </w:rPr>
        <w:t>2</w:t>
      </w:r>
      <w:r w:rsidRPr="00015D04">
        <w:rPr>
          <w:rFonts w:eastAsia="Calibri"/>
        </w:rPr>
        <w:tab/>
        <w:t>No, don’t think so</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7A1A18" w:rsidRDefault="007A1A18" w:rsidP="00904BD4">
      <w:pPr>
        <w:pStyle w:val="Instructions"/>
      </w:pPr>
    </w:p>
    <w:p w:rsidR="00F6701D" w:rsidRPr="00015D04" w:rsidRDefault="00F6701D" w:rsidP="00904BD4">
      <w:pPr>
        <w:pStyle w:val="Instructions"/>
      </w:pPr>
      <w:r w:rsidRPr="00015D04">
        <w:t>ASK ALL</w:t>
      </w:r>
    </w:p>
    <w:p w:rsidR="00F6701D" w:rsidRPr="00015D04" w:rsidRDefault="00F6701D" w:rsidP="00904BD4">
      <w:pPr>
        <w:pStyle w:val="QueStem"/>
        <w:rPr>
          <w:color w:val="808080"/>
        </w:rPr>
      </w:pPr>
      <w:r w:rsidRPr="00015D04">
        <w:t>Q512</w:t>
      </w:r>
      <w:r w:rsidRPr="00015D04">
        <w:tab/>
        <w:t xml:space="preserve">In your opinion, do you think there is generally a conflict between science and religion, or do you not think so? </w:t>
      </w:r>
    </w:p>
    <w:p w:rsidR="00F6701D" w:rsidRPr="00015D04" w:rsidRDefault="00F6701D" w:rsidP="00383D53">
      <w:pPr>
        <w:keepNext/>
        <w:keepLines/>
        <w:spacing w:after="0" w:line="240" w:lineRule="auto"/>
        <w:ind w:left="1440" w:hanging="720"/>
        <w:rPr>
          <w:rFonts w:ascii="Verdana" w:hAnsi="Verdana"/>
          <w:sz w:val="18"/>
          <w:szCs w:val="18"/>
        </w:rPr>
      </w:pPr>
    </w:p>
    <w:p w:rsidR="00F6701D" w:rsidRPr="00015D04" w:rsidRDefault="00F6701D" w:rsidP="00904BD4">
      <w:pPr>
        <w:pStyle w:val="ResponseChoices"/>
      </w:pPr>
      <w:r w:rsidRPr="00015D04">
        <w:t>1</w:t>
      </w:r>
      <w:r w:rsidRPr="00015D04">
        <w:tab/>
        <w:t>Yes, there is generally a conflict between science and religion</w:t>
      </w:r>
    </w:p>
    <w:p w:rsidR="00F6701D" w:rsidRPr="00015D04" w:rsidRDefault="00F6701D" w:rsidP="00904BD4">
      <w:pPr>
        <w:pStyle w:val="ResponseChoices"/>
      </w:pPr>
      <w:r w:rsidRPr="00015D04">
        <w:t>2</w:t>
      </w:r>
      <w:r w:rsidRPr="00015D04">
        <w:tab/>
        <w:t xml:space="preserve">No, I do not think there is generally a conflict between science and religion </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7A1A18" w:rsidRPr="00015D04" w:rsidRDefault="00F6701D" w:rsidP="00904BD4">
      <w:pPr>
        <w:pStyle w:val="ResponseChoices"/>
      </w:pPr>
      <w:r w:rsidRPr="00015D04">
        <w:t>99</w:t>
      </w:r>
      <w:r w:rsidRPr="00015D04">
        <w:tab/>
        <w:t xml:space="preserve">Refused </w:t>
      </w:r>
      <w:r w:rsidRPr="00904BD4">
        <w:rPr>
          <w:rStyle w:val="InstructionsChar"/>
        </w:rPr>
        <w:t>(DO NOT READ)</w:t>
      </w:r>
    </w:p>
    <w:p w:rsidR="00383D53" w:rsidRDefault="00383D53" w:rsidP="00904BD4">
      <w:pPr>
        <w:pStyle w:val="ResponseChoices"/>
      </w:pPr>
    </w:p>
    <w:p w:rsidR="00CD5489" w:rsidRDefault="00F6701D" w:rsidP="00904BD4">
      <w:pPr>
        <w:pStyle w:val="Instructions"/>
      </w:pPr>
      <w:r w:rsidRPr="00015D04">
        <w:t>ASK ALL</w:t>
      </w:r>
    </w:p>
    <w:p w:rsidR="00F6701D" w:rsidRPr="00015D04" w:rsidRDefault="00F6701D" w:rsidP="00904BD4">
      <w:pPr>
        <w:pStyle w:val="QueStem"/>
        <w:rPr>
          <w:color w:val="808080"/>
        </w:rPr>
      </w:pPr>
      <w:proofErr w:type="gramStart"/>
      <w:r w:rsidRPr="00015D04">
        <w:t>Q513</w:t>
      </w:r>
      <w:r w:rsidRPr="00015D04">
        <w:tab/>
        <w:t>Thinking about evolution of humans and other living things, which comes closer to your view?</w:t>
      </w:r>
      <w:proofErr w:type="gramEnd"/>
      <w:r w:rsidRPr="00015D04">
        <w:t xml:space="preserve"> </w:t>
      </w:r>
      <w:r w:rsidRPr="00015D04">
        <w:rPr>
          <w:b/>
        </w:rPr>
        <w:t>(READ RESPONSE CATEGORIES)</w:t>
      </w:r>
      <w:r w:rsidRPr="00015D04">
        <w:t xml:space="preserve"> </w:t>
      </w:r>
    </w:p>
    <w:p w:rsidR="00F6701D" w:rsidRPr="00015D04" w:rsidRDefault="00F6701D" w:rsidP="00383D53">
      <w:pPr>
        <w:keepNext/>
        <w:keepLines/>
        <w:spacing w:after="0" w:line="240" w:lineRule="auto"/>
        <w:ind w:left="720" w:hanging="720"/>
        <w:rPr>
          <w:rFonts w:ascii="Verdana" w:hAnsi="Verdana"/>
          <w:i/>
          <w:color w:val="000000"/>
          <w:sz w:val="18"/>
          <w:szCs w:val="18"/>
        </w:rPr>
      </w:pPr>
    </w:p>
    <w:p w:rsidR="00F6701D" w:rsidRPr="00015D04" w:rsidRDefault="00F6701D" w:rsidP="00904BD4">
      <w:pPr>
        <w:pStyle w:val="ResponseChoices"/>
      </w:pPr>
      <w:r w:rsidRPr="00015D04">
        <w:t>1</w:t>
      </w:r>
      <w:r w:rsidRPr="00015D04">
        <w:tab/>
        <w:t xml:space="preserve">Humans and other living things have evolved over time </w:t>
      </w:r>
    </w:p>
    <w:p w:rsidR="00F6701D" w:rsidRPr="00015D04" w:rsidRDefault="00F6701D" w:rsidP="00904BD4">
      <w:pPr>
        <w:pStyle w:val="ResponseChoices"/>
      </w:pPr>
      <w:r w:rsidRPr="00015D04">
        <w:t>OR</w:t>
      </w:r>
    </w:p>
    <w:p w:rsidR="00F6701D" w:rsidRPr="00015D04" w:rsidRDefault="00F6701D" w:rsidP="00904BD4">
      <w:pPr>
        <w:pStyle w:val="ResponseChoices"/>
      </w:pPr>
      <w:r w:rsidRPr="00015D04">
        <w:t>2</w:t>
      </w:r>
      <w:r w:rsidRPr="00015D04">
        <w:tab/>
        <w:t>Humans and other living things have existed in their present form since the beginning of time</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122335" w:rsidRPr="00015D04" w:rsidRDefault="00F6701D" w:rsidP="00904BD4">
      <w:pPr>
        <w:pStyle w:val="ResponseChoices"/>
      </w:pPr>
      <w:r w:rsidRPr="00015D04">
        <w:t>99</w:t>
      </w:r>
      <w:r w:rsidRPr="00015D04">
        <w:tab/>
        <w:t xml:space="preserve">Refused </w:t>
      </w:r>
      <w:r w:rsidRPr="00904BD4">
        <w:rPr>
          <w:rStyle w:val="InstructionsChar"/>
        </w:rPr>
        <w:t>(DO NOT READ)</w:t>
      </w:r>
    </w:p>
    <w:p w:rsidR="00122335" w:rsidRDefault="00122335" w:rsidP="00904BD4">
      <w:pPr>
        <w:pStyle w:val="ResponseChoices"/>
        <w:ind w:left="720" w:firstLine="0"/>
        <w:rPr>
          <w:b/>
        </w:rPr>
      </w:pPr>
    </w:p>
    <w:p w:rsidR="00DF1809" w:rsidRDefault="00DF1809" w:rsidP="00904BD4">
      <w:pPr>
        <w:pStyle w:val="Instructions"/>
      </w:pPr>
    </w:p>
    <w:p w:rsidR="00DF1809" w:rsidRPr="00015D04" w:rsidRDefault="00DF1809" w:rsidP="00904BD4">
      <w:pPr>
        <w:pStyle w:val="Instructions"/>
      </w:pPr>
    </w:p>
    <w:p w:rsidR="00F6701D" w:rsidRPr="00015D04" w:rsidRDefault="00F6701D" w:rsidP="00904BD4">
      <w:pPr>
        <w:pStyle w:val="Instructions"/>
      </w:pPr>
      <w:r w:rsidRPr="00015D04">
        <w:t>ASK ALL</w:t>
      </w:r>
    </w:p>
    <w:p w:rsidR="00F6701D" w:rsidRPr="00015D04" w:rsidRDefault="00F6701D" w:rsidP="00904BD4">
      <w:pPr>
        <w:pStyle w:val="QueStem"/>
        <w:rPr>
          <w:color w:val="808080"/>
        </w:rPr>
      </w:pPr>
      <w:r w:rsidRPr="00015D04">
        <w:t>Q515</w:t>
      </w:r>
      <w:r w:rsidR="00530AF0">
        <w:t>A</w:t>
      </w:r>
      <w:r w:rsidRPr="00015D04">
        <w:tab/>
        <w:t xml:space="preserve">I will read you two statements, please tell me which comes closer to your view, even if neither is exactly right. </w:t>
      </w:r>
      <w:r w:rsidRPr="00015D04">
        <w:rPr>
          <w:b/>
        </w:rPr>
        <w:t>(READ RESPONSE CATEGORIES)</w:t>
      </w:r>
      <w:r w:rsidRPr="00015D04">
        <w:t xml:space="preserve"> </w:t>
      </w:r>
    </w:p>
    <w:p w:rsidR="00F6701D" w:rsidRPr="00015D04" w:rsidRDefault="00F6701D" w:rsidP="00383D53">
      <w:pPr>
        <w:keepNext/>
        <w:keepLines/>
        <w:spacing w:after="0" w:line="240" w:lineRule="auto"/>
        <w:ind w:left="720" w:hanging="720"/>
        <w:rPr>
          <w:rFonts w:ascii="Verdana" w:hAnsi="Verdana"/>
          <w:i/>
          <w:sz w:val="18"/>
          <w:szCs w:val="18"/>
        </w:rPr>
      </w:pPr>
    </w:p>
    <w:p w:rsidR="00F6701D" w:rsidRPr="00015D04" w:rsidRDefault="00F6701D" w:rsidP="00904BD4">
      <w:pPr>
        <w:pStyle w:val="ResponseChoices"/>
      </w:pPr>
      <w:r w:rsidRPr="00015D04">
        <w:t>1</w:t>
      </w:r>
      <w:r w:rsidRPr="00015D04">
        <w:tab/>
        <w:t>1—A wife should have the right to divorce her husband without his consent</w:t>
      </w:r>
    </w:p>
    <w:p w:rsidR="00F6701D" w:rsidRPr="00015D04" w:rsidRDefault="00F6701D" w:rsidP="00904BD4">
      <w:pPr>
        <w:pStyle w:val="ResponseChoices"/>
      </w:pPr>
      <w:r w:rsidRPr="00015D04">
        <w:t>OR</w:t>
      </w:r>
    </w:p>
    <w:p w:rsidR="00F6701D" w:rsidRPr="00015D04" w:rsidRDefault="00F6701D" w:rsidP="00904BD4">
      <w:pPr>
        <w:pStyle w:val="ResponseChoices"/>
      </w:pPr>
      <w:r w:rsidRPr="00015D04">
        <w:t>2</w:t>
      </w:r>
      <w:r w:rsidRPr="00015D04">
        <w:tab/>
        <w:t xml:space="preserve">2—A wife should not have the right to divorce her husband unless he consents </w:t>
      </w:r>
    </w:p>
    <w:p w:rsidR="00F6701D" w:rsidRPr="00015D04" w:rsidRDefault="00F6701D" w:rsidP="00904BD4">
      <w:pPr>
        <w:pStyle w:val="ResponseChoices"/>
      </w:pPr>
      <w:r w:rsidRPr="00015D04">
        <w:t>3</w:t>
      </w:r>
      <w:r w:rsidRPr="00015D04">
        <w:tab/>
        <w:t xml:space="preserve">Neither </w:t>
      </w:r>
      <w:r w:rsidR="00C273E7" w:rsidRPr="00904BD4">
        <w:rPr>
          <w:rStyle w:val="InstructionsChar"/>
        </w:rPr>
        <w:t>(DO NOT READ)</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904BD4" w:rsidRDefault="00F6701D" w:rsidP="00904BD4">
      <w:pPr>
        <w:pStyle w:val="ResponseChoices"/>
        <w:rPr>
          <w:rStyle w:val="InstructionsChar"/>
        </w:rPr>
      </w:pPr>
      <w:r w:rsidRPr="00015D04">
        <w:t>99</w:t>
      </w:r>
      <w:r w:rsidRPr="00015D04">
        <w:tab/>
        <w:t xml:space="preserve">Refused </w:t>
      </w:r>
      <w:r w:rsidRPr="00904BD4">
        <w:rPr>
          <w:rStyle w:val="InstructionsChar"/>
        </w:rPr>
        <w:t>(DO NOT READ)</w:t>
      </w:r>
    </w:p>
    <w:p w:rsidR="00F6701D" w:rsidRPr="00015D04" w:rsidRDefault="00F6701D" w:rsidP="00383D53">
      <w:pPr>
        <w:keepNext/>
        <w:keepLines/>
        <w:spacing w:after="0" w:line="240" w:lineRule="auto"/>
        <w:ind w:left="1440"/>
        <w:rPr>
          <w:rFonts w:ascii="Verdana" w:hAnsi="Verdana"/>
          <w:sz w:val="18"/>
          <w:szCs w:val="18"/>
        </w:rPr>
      </w:pPr>
    </w:p>
    <w:p w:rsidR="00B6776D" w:rsidRPr="00B6776D" w:rsidRDefault="00122335" w:rsidP="00904BD4">
      <w:pPr>
        <w:pStyle w:val="Instructions"/>
      </w:pPr>
      <w:r>
        <w:br w:type="page"/>
      </w:r>
      <w:r w:rsidR="00B6776D" w:rsidRPr="00B6776D">
        <w:t>ASK ALL</w:t>
      </w:r>
    </w:p>
    <w:p w:rsidR="00F6701D" w:rsidRPr="00015D04" w:rsidRDefault="00F6701D" w:rsidP="00904BD4">
      <w:pPr>
        <w:pStyle w:val="QueStem"/>
      </w:pPr>
      <w:r w:rsidRPr="00015D04">
        <w:rPr>
          <w:color w:val="000000" w:themeColor="text1"/>
        </w:rPr>
        <w:t>Q515</w:t>
      </w:r>
      <w:r w:rsidR="00530AF0">
        <w:rPr>
          <w:color w:val="000000" w:themeColor="text1"/>
        </w:rPr>
        <w:t>B</w:t>
      </w:r>
      <w:r w:rsidRPr="00015D04">
        <w:tab/>
        <w:t xml:space="preserve">And which of these comes closer to your view, even if neither is exactly right. </w:t>
      </w:r>
      <w:r w:rsidRPr="00015D04">
        <w:rPr>
          <w:b/>
        </w:rPr>
        <w:t>(READ RESPONSE CATEGORIES)</w:t>
      </w:r>
      <w:r w:rsidRPr="00015D04">
        <w:t xml:space="preserve"> </w:t>
      </w:r>
    </w:p>
    <w:p w:rsidR="00F6701D" w:rsidRPr="00015D04" w:rsidRDefault="00F6701D" w:rsidP="00383D53">
      <w:pPr>
        <w:keepNext/>
        <w:keepLines/>
        <w:spacing w:after="0" w:line="240" w:lineRule="auto"/>
        <w:ind w:left="720" w:hanging="720"/>
        <w:rPr>
          <w:rFonts w:ascii="Verdana" w:hAnsi="Verdana"/>
          <w:i/>
          <w:sz w:val="18"/>
          <w:szCs w:val="18"/>
        </w:rPr>
      </w:pPr>
    </w:p>
    <w:p w:rsidR="00F6701D" w:rsidRPr="00015D04" w:rsidRDefault="00F6701D" w:rsidP="00904BD4">
      <w:pPr>
        <w:pStyle w:val="ResponseChoices"/>
      </w:pPr>
      <w:r w:rsidRPr="00015D04">
        <w:t>1</w:t>
      </w:r>
      <w:r w:rsidRPr="00015D04">
        <w:tab/>
        <w:t>1—A husband should have the right to divorce his wife without her consent</w:t>
      </w:r>
    </w:p>
    <w:p w:rsidR="00F6701D" w:rsidRPr="00015D04" w:rsidRDefault="00F6701D" w:rsidP="00904BD4">
      <w:pPr>
        <w:pStyle w:val="ResponseChoices"/>
      </w:pPr>
      <w:r w:rsidRPr="00015D04">
        <w:t>OR</w:t>
      </w:r>
    </w:p>
    <w:p w:rsidR="00F6701D" w:rsidRPr="00015D04" w:rsidRDefault="00F6701D" w:rsidP="00904BD4">
      <w:pPr>
        <w:pStyle w:val="ResponseChoices"/>
      </w:pPr>
      <w:r w:rsidRPr="00015D04">
        <w:t>2</w:t>
      </w:r>
      <w:r w:rsidRPr="00015D04">
        <w:tab/>
        <w:t xml:space="preserve">2—A husband should not have the right to divorce his wife unless she consents </w:t>
      </w:r>
    </w:p>
    <w:p w:rsidR="00F6701D" w:rsidRPr="00015D04" w:rsidRDefault="00F6701D" w:rsidP="00904BD4">
      <w:pPr>
        <w:pStyle w:val="ResponseChoices"/>
      </w:pPr>
      <w:r w:rsidRPr="00015D04">
        <w:t>3</w:t>
      </w:r>
      <w:r w:rsidRPr="00015D04">
        <w:tab/>
        <w:t xml:space="preserve">Neither </w:t>
      </w:r>
      <w:r w:rsidR="00C273E7" w:rsidRPr="00904BD4">
        <w:rPr>
          <w:rStyle w:val="InstructionsChar"/>
        </w:rPr>
        <w:t>(DO NOT READ)</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383D53" w:rsidRDefault="00383D53" w:rsidP="00383D53">
      <w:pPr>
        <w:tabs>
          <w:tab w:val="left" w:pos="1440"/>
        </w:tabs>
        <w:spacing w:after="0" w:line="240" w:lineRule="auto"/>
        <w:rPr>
          <w:rFonts w:ascii="Verdana" w:hAnsi="Verdana"/>
          <w:b/>
          <w:sz w:val="18"/>
          <w:szCs w:val="18"/>
        </w:rPr>
      </w:pPr>
    </w:p>
    <w:p w:rsidR="00F6701D" w:rsidRPr="00015D04" w:rsidRDefault="00383D53" w:rsidP="00904BD4">
      <w:pPr>
        <w:pStyle w:val="Instructions"/>
      </w:pPr>
      <w:r>
        <w:t>A</w:t>
      </w:r>
      <w:r w:rsidR="00F6701D" w:rsidRPr="00015D04">
        <w:t>SK ALL</w:t>
      </w:r>
    </w:p>
    <w:p w:rsidR="00F6701D" w:rsidRPr="00015D04" w:rsidRDefault="00F6701D" w:rsidP="00904BD4">
      <w:pPr>
        <w:pStyle w:val="QueStem"/>
        <w:rPr>
          <w:color w:val="7F7F7F"/>
          <w:lang w:val="en-CA"/>
        </w:rPr>
      </w:pPr>
      <w:r w:rsidRPr="00015D04">
        <w:t>Q520</w:t>
      </w:r>
      <w:r w:rsidRPr="00015D04">
        <w:tab/>
        <w:t>Now t</w:t>
      </w:r>
      <w:proofErr w:type="spellStart"/>
      <w:r w:rsidRPr="00015D04">
        <w:rPr>
          <w:lang w:val="en-CA"/>
        </w:rPr>
        <w:t>hinking</w:t>
      </w:r>
      <w:proofErr w:type="spellEnd"/>
      <w:r w:rsidRPr="00015D04">
        <w:rPr>
          <w:lang w:val="en-CA"/>
        </w:rPr>
        <w:t xml:space="preserve"> about the relationship between Israel and the United States …Is the U.S. too supportive of Israel, not supportive enough of Israel, or is U.S. support of Israel about right?</w:t>
      </w:r>
      <w:r w:rsidRPr="00015D04">
        <w:rPr>
          <w:color w:val="808080"/>
        </w:rPr>
        <w:t xml:space="preserve"> </w:t>
      </w:r>
    </w:p>
    <w:p w:rsidR="00F6701D" w:rsidRPr="00015D04" w:rsidRDefault="00F6701D" w:rsidP="00383D53">
      <w:pPr>
        <w:tabs>
          <w:tab w:val="left" w:pos="1440"/>
        </w:tabs>
        <w:spacing w:after="0" w:line="240" w:lineRule="auto"/>
        <w:ind w:left="720" w:hanging="720"/>
        <w:rPr>
          <w:rFonts w:ascii="Verdana" w:hAnsi="Verdana"/>
          <w:iCs/>
          <w:sz w:val="18"/>
          <w:szCs w:val="18"/>
        </w:rPr>
      </w:pPr>
    </w:p>
    <w:p w:rsidR="00F6701D" w:rsidRPr="00015D04" w:rsidRDefault="00F6701D" w:rsidP="00904BD4">
      <w:pPr>
        <w:pStyle w:val="ResponseChoices"/>
      </w:pPr>
      <w:r w:rsidRPr="00015D04">
        <w:t>1</w:t>
      </w:r>
      <w:r w:rsidRPr="00015D04">
        <w:tab/>
        <w:t>Too supportive</w:t>
      </w:r>
    </w:p>
    <w:p w:rsidR="00F6701D" w:rsidRPr="00015D04" w:rsidRDefault="00F6701D" w:rsidP="00904BD4">
      <w:pPr>
        <w:pStyle w:val="ResponseChoices"/>
      </w:pPr>
      <w:r w:rsidRPr="00015D04">
        <w:t>2</w:t>
      </w:r>
      <w:r w:rsidRPr="00015D04">
        <w:tab/>
        <w:t>Not supportive enough</w:t>
      </w:r>
    </w:p>
    <w:p w:rsidR="00F6701D" w:rsidRPr="00015D04" w:rsidRDefault="00F6701D" w:rsidP="00904BD4">
      <w:pPr>
        <w:pStyle w:val="ResponseChoices"/>
      </w:pPr>
      <w:r w:rsidRPr="00015D04">
        <w:t>3</w:t>
      </w:r>
      <w:r w:rsidRPr="00015D04">
        <w:tab/>
        <w:t>About right</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383D53" w:rsidRDefault="00383D53" w:rsidP="00904BD4">
      <w:pPr>
        <w:pStyle w:val="Instructions"/>
      </w:pPr>
    </w:p>
    <w:p w:rsidR="00F6701D" w:rsidRPr="00015D04" w:rsidRDefault="00F6701D" w:rsidP="00904BD4">
      <w:pPr>
        <w:pStyle w:val="Instructions"/>
      </w:pPr>
      <w:r w:rsidRPr="00015D04">
        <w:t>ASK ALL</w:t>
      </w:r>
    </w:p>
    <w:p w:rsidR="00F6701D" w:rsidRPr="00015D04" w:rsidRDefault="00F6701D" w:rsidP="00904BD4">
      <w:pPr>
        <w:pStyle w:val="QueStem"/>
        <w:rPr>
          <w:color w:val="808080"/>
        </w:rPr>
      </w:pPr>
      <w:r w:rsidRPr="00015D04">
        <w:t>Q521</w:t>
      </w:r>
      <w:r w:rsidRPr="00015D04">
        <w:tab/>
        <w:t xml:space="preserve">Overall, do you think Jews in the U.S. have a good influence, a bad influence or neither a good nor </w:t>
      </w:r>
      <w:proofErr w:type="gramStart"/>
      <w:r w:rsidRPr="00015D04">
        <w:t>a bad influence on the way things are</w:t>
      </w:r>
      <w:proofErr w:type="gramEnd"/>
      <w:r w:rsidRPr="00015D04">
        <w:t xml:space="preserve"> going in Israel</w:t>
      </w:r>
      <w:r w:rsidRPr="00015D04">
        <w:rPr>
          <w:lang w:val="en-CA"/>
        </w:rPr>
        <w:t xml:space="preserve">? </w:t>
      </w:r>
    </w:p>
    <w:p w:rsidR="00F6701D" w:rsidRPr="00015D04" w:rsidRDefault="00F6701D" w:rsidP="00383D53">
      <w:pPr>
        <w:tabs>
          <w:tab w:val="left" w:pos="1440"/>
        </w:tabs>
        <w:spacing w:after="0" w:line="240" w:lineRule="auto"/>
        <w:ind w:left="720" w:hanging="720"/>
        <w:rPr>
          <w:rFonts w:ascii="Verdana" w:hAnsi="Verdana"/>
          <w:iCs/>
          <w:sz w:val="18"/>
          <w:szCs w:val="18"/>
        </w:rPr>
      </w:pPr>
    </w:p>
    <w:p w:rsidR="00F6701D" w:rsidRPr="00015D04" w:rsidRDefault="00F6701D" w:rsidP="00904BD4">
      <w:pPr>
        <w:pStyle w:val="ResponseChoices"/>
      </w:pPr>
      <w:r w:rsidRPr="00015D04">
        <w:t>1</w:t>
      </w:r>
      <w:r w:rsidRPr="00015D04">
        <w:tab/>
        <w:t>Good influence</w:t>
      </w:r>
    </w:p>
    <w:p w:rsidR="00F6701D" w:rsidRPr="00015D04" w:rsidRDefault="00F6701D" w:rsidP="00904BD4">
      <w:pPr>
        <w:pStyle w:val="ResponseChoices"/>
      </w:pPr>
      <w:r w:rsidRPr="00015D04">
        <w:t>2</w:t>
      </w:r>
      <w:r w:rsidRPr="00015D04">
        <w:tab/>
        <w:t>Bad influence</w:t>
      </w:r>
    </w:p>
    <w:p w:rsidR="00F6701D" w:rsidRPr="00015D04" w:rsidRDefault="00F6701D" w:rsidP="00904BD4">
      <w:pPr>
        <w:pStyle w:val="ResponseChoices"/>
      </w:pPr>
      <w:r w:rsidRPr="00015D04">
        <w:t>3</w:t>
      </w:r>
      <w:r w:rsidRPr="00015D04">
        <w:tab/>
        <w:t>Neither a good nor a bad influence</w:t>
      </w:r>
    </w:p>
    <w:p w:rsidR="00F6701D" w:rsidRPr="00015D04" w:rsidRDefault="00F6701D" w:rsidP="00904BD4">
      <w:pPr>
        <w:pStyle w:val="ResponseChoices"/>
      </w:pPr>
      <w:r w:rsidRPr="00015D04">
        <w:t>4</w:t>
      </w:r>
      <w:r w:rsidRPr="00015D04">
        <w:tab/>
        <w:t xml:space="preserve">No influence </w:t>
      </w:r>
      <w:r w:rsidRPr="00904BD4">
        <w:rPr>
          <w:rStyle w:val="InstructionsChar"/>
        </w:rPr>
        <w:t>(DO NOT READ)</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122335" w:rsidRDefault="00122335" w:rsidP="00904BD4">
      <w:pPr>
        <w:pStyle w:val="Instructions"/>
        <w:rPr>
          <w:rFonts w:eastAsia="Calibri"/>
        </w:rPr>
      </w:pPr>
    </w:p>
    <w:p w:rsidR="00F6701D" w:rsidRPr="00015D04" w:rsidRDefault="00F6701D" w:rsidP="00904BD4">
      <w:pPr>
        <w:pStyle w:val="Instructions"/>
        <w:rPr>
          <w:rFonts w:eastAsia="Calibri"/>
        </w:rPr>
      </w:pPr>
      <w:r w:rsidRPr="00015D04">
        <w:rPr>
          <w:rFonts w:eastAsia="Calibri"/>
        </w:rPr>
        <w:t>ASK ALL</w:t>
      </w:r>
    </w:p>
    <w:p w:rsidR="00F6701D" w:rsidRDefault="00F6701D" w:rsidP="00904BD4">
      <w:pPr>
        <w:pStyle w:val="QueStem"/>
        <w:rPr>
          <w:rFonts w:eastAsia="Calibri"/>
          <w:color w:val="808080"/>
        </w:rPr>
      </w:pPr>
      <w:r w:rsidRPr="00015D04">
        <w:rPr>
          <w:rFonts w:eastAsia="Calibri"/>
        </w:rPr>
        <w:t>Q522</w:t>
      </w:r>
      <w:r w:rsidRPr="00015D04">
        <w:rPr>
          <w:rFonts w:eastAsia="Calibri"/>
        </w:rPr>
        <w:tab/>
        <w:t xml:space="preserve">In your opinion, does the continued building of </w:t>
      </w:r>
      <w:r w:rsidRPr="00015D04">
        <w:rPr>
          <w:rFonts w:eastAsia="Calibri"/>
          <w:b/>
        </w:rPr>
        <w:t>[IN HEBREW AND RUSSIAN READ: settlements; IN ARABIC READ: Jewish settlements]</w:t>
      </w:r>
      <w:r w:rsidRPr="00015D04">
        <w:rPr>
          <w:rFonts w:eastAsia="Calibri"/>
        </w:rPr>
        <w:t xml:space="preserve"> help the security of </w:t>
      </w:r>
      <w:proofErr w:type="gramStart"/>
      <w:r w:rsidRPr="00015D04">
        <w:rPr>
          <w:rFonts w:eastAsia="Calibri"/>
        </w:rPr>
        <w:t>Israel,</w:t>
      </w:r>
      <w:proofErr w:type="gramEnd"/>
      <w:r w:rsidRPr="00015D04">
        <w:rPr>
          <w:rFonts w:eastAsia="Calibri"/>
        </w:rPr>
        <w:t xml:space="preserve"> hurt the security of Israel, or does it not make a difference? </w:t>
      </w:r>
    </w:p>
    <w:p w:rsidR="00F6701D" w:rsidRPr="00015D04" w:rsidRDefault="00F6701D" w:rsidP="00383D53">
      <w:pPr>
        <w:spacing w:after="0" w:line="240" w:lineRule="auto"/>
        <w:ind w:left="720" w:hanging="720"/>
        <w:rPr>
          <w:rFonts w:ascii="Verdana" w:eastAsia="Calibri" w:hAnsi="Verdana"/>
          <w:sz w:val="18"/>
          <w:szCs w:val="18"/>
        </w:rPr>
      </w:pPr>
    </w:p>
    <w:p w:rsidR="00F6701D" w:rsidRPr="00015D04" w:rsidRDefault="00F6701D" w:rsidP="00904BD4">
      <w:pPr>
        <w:pStyle w:val="ResponseChoices"/>
        <w:rPr>
          <w:rFonts w:eastAsia="Calibri"/>
        </w:rPr>
      </w:pPr>
      <w:r w:rsidRPr="00015D04">
        <w:rPr>
          <w:rFonts w:eastAsia="Calibri"/>
        </w:rPr>
        <w:t>1</w:t>
      </w:r>
      <w:r w:rsidRPr="00015D04">
        <w:rPr>
          <w:rFonts w:eastAsia="Calibri"/>
        </w:rPr>
        <w:tab/>
        <w:t>Help the security of Israel</w:t>
      </w:r>
    </w:p>
    <w:p w:rsidR="00F6701D" w:rsidRPr="00015D04" w:rsidRDefault="00F6701D" w:rsidP="00904BD4">
      <w:pPr>
        <w:pStyle w:val="ResponseChoices"/>
        <w:rPr>
          <w:rFonts w:eastAsia="Calibri"/>
        </w:rPr>
      </w:pPr>
      <w:r w:rsidRPr="00015D04">
        <w:rPr>
          <w:rFonts w:eastAsia="Calibri"/>
        </w:rPr>
        <w:t>2</w:t>
      </w:r>
      <w:r w:rsidRPr="00015D04">
        <w:rPr>
          <w:rFonts w:eastAsia="Calibri"/>
        </w:rPr>
        <w:tab/>
        <w:t>Hurt the security of Israel</w:t>
      </w:r>
    </w:p>
    <w:p w:rsidR="00F6701D" w:rsidRPr="00015D04" w:rsidRDefault="00F6701D" w:rsidP="00904BD4">
      <w:pPr>
        <w:pStyle w:val="ResponseChoices"/>
        <w:rPr>
          <w:rFonts w:eastAsia="Calibri"/>
        </w:rPr>
      </w:pPr>
      <w:r w:rsidRPr="00015D04">
        <w:rPr>
          <w:rFonts w:eastAsia="Calibri"/>
        </w:rPr>
        <w:t>3</w:t>
      </w:r>
      <w:r w:rsidRPr="00015D04">
        <w:rPr>
          <w:rFonts w:eastAsia="Calibri"/>
        </w:rPr>
        <w:tab/>
        <w:t>It does not make a difference</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tabs>
          <w:tab w:val="left" w:pos="1440"/>
        </w:tabs>
        <w:spacing w:after="0" w:line="240" w:lineRule="auto"/>
        <w:rPr>
          <w:rFonts w:ascii="Verdana" w:hAnsi="Verdana"/>
          <w:b/>
          <w:sz w:val="18"/>
          <w:szCs w:val="18"/>
        </w:rPr>
      </w:pPr>
    </w:p>
    <w:p w:rsidR="00F6701D" w:rsidRPr="00015D04" w:rsidRDefault="00F6701D" w:rsidP="00904BD4">
      <w:pPr>
        <w:pStyle w:val="Instructions"/>
      </w:pPr>
      <w:r w:rsidRPr="00015D04">
        <w:t>ASK ALL</w:t>
      </w:r>
    </w:p>
    <w:p w:rsidR="00F6701D" w:rsidRPr="00015D04" w:rsidRDefault="00F6701D" w:rsidP="00904BD4">
      <w:pPr>
        <w:pStyle w:val="QueStem"/>
        <w:rPr>
          <w:color w:val="808080"/>
        </w:rPr>
      </w:pPr>
      <w:r w:rsidRPr="00015D04">
        <w:t>Q523</w:t>
      </w:r>
      <w:r w:rsidRPr="00015D04">
        <w:tab/>
        <w:t xml:space="preserve">Do you think a way can be found for Israel and an independent Palestinian state to coexist peacefully with each other, or not? </w:t>
      </w:r>
    </w:p>
    <w:p w:rsidR="00F6701D" w:rsidRPr="00015D04" w:rsidRDefault="00F6701D" w:rsidP="00383D53">
      <w:pPr>
        <w:keepNext/>
        <w:keepLines/>
        <w:spacing w:after="0" w:line="240" w:lineRule="auto"/>
        <w:ind w:left="720" w:hanging="720"/>
        <w:rPr>
          <w:rFonts w:ascii="Verdana" w:eastAsia="Calibri" w:hAnsi="Verdana"/>
          <w:b/>
          <w:sz w:val="18"/>
          <w:szCs w:val="18"/>
        </w:rPr>
      </w:pPr>
    </w:p>
    <w:p w:rsidR="00F6701D" w:rsidRPr="00015D04" w:rsidRDefault="00F6701D" w:rsidP="00904BD4">
      <w:pPr>
        <w:pStyle w:val="ResponseChoices"/>
        <w:rPr>
          <w:rFonts w:eastAsia="Calibri"/>
        </w:rPr>
      </w:pPr>
      <w:r w:rsidRPr="00015D04">
        <w:rPr>
          <w:rFonts w:eastAsia="Calibri"/>
        </w:rPr>
        <w:t>1</w:t>
      </w:r>
      <w:r w:rsidRPr="00015D04">
        <w:rPr>
          <w:rFonts w:eastAsia="Calibri"/>
        </w:rPr>
        <w:tab/>
        <w:t>Yes</w:t>
      </w:r>
    </w:p>
    <w:p w:rsidR="00F6701D" w:rsidRPr="00015D04" w:rsidRDefault="00F6701D" w:rsidP="00904BD4">
      <w:pPr>
        <w:pStyle w:val="ResponseChoices"/>
        <w:rPr>
          <w:rFonts w:eastAsia="Calibri"/>
        </w:rPr>
      </w:pPr>
      <w:r w:rsidRPr="00015D04">
        <w:rPr>
          <w:rFonts w:eastAsia="Calibri"/>
        </w:rPr>
        <w:t>2</w:t>
      </w:r>
      <w:r w:rsidRPr="00015D04">
        <w:rPr>
          <w:rFonts w:eastAsia="Calibri"/>
        </w:rPr>
        <w:tab/>
        <w:t>No</w:t>
      </w:r>
    </w:p>
    <w:p w:rsidR="00F6701D" w:rsidRPr="00904BD4" w:rsidRDefault="00F6701D" w:rsidP="00904BD4">
      <w:pPr>
        <w:pStyle w:val="ResponseChoices"/>
        <w:rPr>
          <w:rStyle w:val="InstructionsChar"/>
          <w:rFonts w:eastAsia="Calibri"/>
        </w:rPr>
      </w:pPr>
      <w:r w:rsidRPr="00015D04">
        <w:rPr>
          <w:rFonts w:eastAsia="Calibri"/>
        </w:rPr>
        <w:t>3</w:t>
      </w:r>
      <w:r w:rsidRPr="00015D04">
        <w:rPr>
          <w:rFonts w:eastAsia="Calibri"/>
        </w:rPr>
        <w:tab/>
        <w:t xml:space="preserve">It depends </w:t>
      </w:r>
      <w:r w:rsidR="00C273E7" w:rsidRPr="00904BD4">
        <w:rPr>
          <w:rStyle w:val="InstructionsChar"/>
          <w:rFonts w:eastAsia="Calibri"/>
        </w:rPr>
        <w:t>(DO NOT READ)</w:t>
      </w:r>
      <w:r w:rsidRPr="00015D04">
        <w:rPr>
          <w:noProof/>
        </w:rPr>
        <w:t xml:space="preserve"> </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spacing w:after="0" w:line="240" w:lineRule="auto"/>
        <w:rPr>
          <w:rFonts w:ascii="Verdana" w:hAnsi="Verdana"/>
        </w:rPr>
      </w:pPr>
    </w:p>
    <w:p w:rsidR="00F6701D" w:rsidRPr="00015D04" w:rsidRDefault="00F6701D" w:rsidP="00383D53">
      <w:pPr>
        <w:spacing w:after="0" w:line="240" w:lineRule="auto"/>
        <w:rPr>
          <w:rFonts w:ascii="Verdana" w:hAnsi="Verdana"/>
        </w:rPr>
      </w:pPr>
    </w:p>
    <w:p w:rsidR="00F6701D" w:rsidRPr="00015D04" w:rsidRDefault="00122335" w:rsidP="00904BD4">
      <w:pPr>
        <w:pStyle w:val="Instructions"/>
        <w:rPr>
          <w:bCs/>
        </w:rPr>
      </w:pPr>
      <w:r>
        <w:br w:type="page"/>
      </w:r>
      <w:r w:rsidR="00F6701D" w:rsidRPr="00015D04">
        <w:rPr>
          <w:bCs/>
        </w:rPr>
        <w:t>ASK ALL (IN EAST JERUSALEM, DO NOT READ “JEWISH”)</w:t>
      </w:r>
    </w:p>
    <w:p w:rsidR="00F6701D" w:rsidRPr="007A1A18" w:rsidRDefault="00F6701D" w:rsidP="00904BD4">
      <w:pPr>
        <w:pStyle w:val="QueStem"/>
      </w:pPr>
      <w:r w:rsidRPr="007A1A18">
        <w:t>Q526</w:t>
      </w:r>
      <w:r w:rsidRPr="007A1A18">
        <w:tab/>
        <w:t>What is your nationhood (</w:t>
      </w:r>
      <w:proofErr w:type="spellStart"/>
      <w:r w:rsidRPr="007A1A18">
        <w:t>Le’om</w:t>
      </w:r>
      <w:proofErr w:type="spellEnd"/>
      <w:r w:rsidRPr="007A1A18">
        <w:t xml:space="preserve">)? </w:t>
      </w:r>
      <w:proofErr w:type="gramStart"/>
      <w:r w:rsidRPr="007A1A18">
        <w:t>Jewish, Arab, or other?</w:t>
      </w:r>
      <w:proofErr w:type="gramEnd"/>
      <w:r w:rsidRPr="007A1A18">
        <w:t xml:space="preserve"> </w:t>
      </w:r>
    </w:p>
    <w:p w:rsidR="00F6701D" w:rsidRPr="00015D04" w:rsidRDefault="00F6701D" w:rsidP="00383D53">
      <w:pPr>
        <w:pStyle w:val="ResponseChoices"/>
        <w:ind w:left="0" w:firstLine="0"/>
      </w:pPr>
    </w:p>
    <w:p w:rsidR="00F6701D" w:rsidRPr="00015D04" w:rsidRDefault="00F6701D" w:rsidP="00383D53">
      <w:pPr>
        <w:pStyle w:val="ResponseChoices"/>
      </w:pPr>
      <w:r w:rsidRPr="00015D04">
        <w:t>1</w:t>
      </w:r>
      <w:r w:rsidRPr="00015D04">
        <w:tab/>
        <w:t xml:space="preserve">Jewish </w:t>
      </w:r>
      <w:r w:rsidRPr="00904BD4">
        <w:rPr>
          <w:rStyle w:val="InstructionsChar"/>
        </w:rPr>
        <w:t>(DO NOT READ IN EAST JERUSALEM)</w:t>
      </w:r>
    </w:p>
    <w:p w:rsidR="00F6701D" w:rsidRPr="00015D04" w:rsidRDefault="00F6701D" w:rsidP="00383D53">
      <w:pPr>
        <w:pStyle w:val="ResponseChoices"/>
      </w:pPr>
      <w:r w:rsidRPr="00015D04">
        <w:t>2</w:t>
      </w:r>
      <w:r w:rsidRPr="00015D04">
        <w:tab/>
        <w:t>Arab</w:t>
      </w:r>
    </w:p>
    <w:p w:rsidR="00F6701D" w:rsidRPr="00015D04" w:rsidRDefault="0059277E" w:rsidP="00383D53">
      <w:pPr>
        <w:pStyle w:val="ResponseChoices"/>
      </w:pPr>
      <w:r>
        <w:t>3</w:t>
      </w:r>
      <w:r>
        <w:tab/>
        <w:t>Other</w:t>
      </w:r>
      <w:r w:rsidR="00982FD4" w:rsidRPr="00904BD4">
        <w:rPr>
          <w:rStyle w:val="InstructionsChar"/>
        </w:rPr>
        <w:t xml:space="preserve"> (</w:t>
      </w:r>
      <w:proofErr w:type="gramStart"/>
      <w:r w:rsidR="00982FD4" w:rsidRPr="00904BD4">
        <w:rPr>
          <w:rStyle w:val="InstructionsChar"/>
        </w:rPr>
        <w:t>SPECIFY:</w:t>
      </w:r>
      <w:proofErr w:type="gramEnd"/>
      <w:r w:rsidR="00982FD4" w:rsidRPr="00904BD4">
        <w:rPr>
          <w:rStyle w:val="InstructionsChar"/>
        </w:rPr>
        <w:t>___)</w:t>
      </w:r>
    </w:p>
    <w:p w:rsidR="00F6701D" w:rsidRPr="00015D04" w:rsidRDefault="00F6701D" w:rsidP="00383D53">
      <w:pPr>
        <w:pStyle w:val="ResponseChoices"/>
      </w:pPr>
      <w:r w:rsidRPr="00015D04">
        <w:t>98</w:t>
      </w:r>
      <w:r w:rsidRPr="00015D04">
        <w:tab/>
        <w:t>Don’t know</w:t>
      </w:r>
      <w:r w:rsidRPr="00904BD4">
        <w:rPr>
          <w:rStyle w:val="InstructionsChar"/>
        </w:rPr>
        <w:t xml:space="preserve"> (DO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F6701D" w:rsidRPr="00015D04" w:rsidRDefault="00F6701D" w:rsidP="00904BD4">
      <w:pPr>
        <w:pStyle w:val="Instructions"/>
      </w:pPr>
    </w:p>
    <w:p w:rsidR="00F6701D" w:rsidRPr="00015D04" w:rsidRDefault="00F6701D" w:rsidP="00904BD4">
      <w:pPr>
        <w:pStyle w:val="Instructions"/>
      </w:pPr>
      <w:r w:rsidRPr="00015D04">
        <w:t>ASK ALL (IN EAST JERUSALEM DO NOT READ “JEWISH”)</w:t>
      </w:r>
    </w:p>
    <w:p w:rsidR="00F6701D" w:rsidRPr="00904BD4" w:rsidRDefault="00F6701D" w:rsidP="00904BD4">
      <w:pPr>
        <w:pStyle w:val="QueStem"/>
        <w:rPr>
          <w:rStyle w:val="InstructionsChar"/>
        </w:rPr>
      </w:pPr>
      <w:r w:rsidRPr="00015D04">
        <w:t xml:space="preserve">QRELIG </w:t>
      </w:r>
      <w:proofErr w:type="gramStart"/>
      <w:r w:rsidRPr="00015D04">
        <w:t>What</w:t>
      </w:r>
      <w:proofErr w:type="gramEnd"/>
      <w:r w:rsidRPr="00015D04">
        <w:t xml:space="preserve"> is your present religion, if any? Are you </w:t>
      </w:r>
      <w:r w:rsidRPr="00904BD4">
        <w:rPr>
          <w:rStyle w:val="InstructionsChar"/>
        </w:rPr>
        <w:t xml:space="preserve">[READ LIST; IF RESPONDENT OFFERS MORE THAN ONE RELIGIOUS IDENTITY PROMPT WITH, “WHICH DO YOU IDENTIFY WITH MORE,” AND RECORD THAT IDENTITY HERE, RECORD ANY OTHERS IN </w:t>
      </w:r>
      <w:proofErr w:type="spellStart"/>
      <w:proofErr w:type="gramStart"/>
      <w:r w:rsidRPr="00904BD4">
        <w:rPr>
          <w:rStyle w:val="InstructionsChar"/>
        </w:rPr>
        <w:t>QRELIGa</w:t>
      </w:r>
      <w:proofErr w:type="spellEnd"/>
      <w:proofErr w:type="gramEnd"/>
      <w:r w:rsidRPr="00904BD4">
        <w:rPr>
          <w:rStyle w:val="InstructionsChar"/>
        </w:rPr>
        <w:t xml:space="preserve"> </w:t>
      </w:r>
    </w:p>
    <w:p w:rsidR="00F6701D" w:rsidRPr="00015D04" w:rsidRDefault="00F6701D" w:rsidP="00383D53">
      <w:pPr>
        <w:spacing w:after="0" w:line="240" w:lineRule="auto"/>
        <w:rPr>
          <w:rFonts w:ascii="Verdana" w:hAnsi="Verdana"/>
          <w:b/>
          <w:sz w:val="18"/>
          <w:szCs w:val="18"/>
        </w:rPr>
      </w:pPr>
    </w:p>
    <w:p w:rsidR="00F6701D" w:rsidRPr="00015D04" w:rsidRDefault="00F6701D" w:rsidP="00904BD4">
      <w:pPr>
        <w:pStyle w:val="ResponseChoices"/>
      </w:pPr>
      <w:r w:rsidRPr="00015D04">
        <w:t>1</w:t>
      </w:r>
      <w:r w:rsidRPr="00015D04">
        <w:tab/>
        <w:t xml:space="preserve">Jewish </w:t>
      </w:r>
      <w:r w:rsidRPr="00904BD4">
        <w:rPr>
          <w:rStyle w:val="InstructionsChar"/>
        </w:rPr>
        <w:t>(DO NOT READ IN EAST JERUSALEM)</w:t>
      </w:r>
    </w:p>
    <w:p w:rsidR="00F6701D" w:rsidRPr="00015D04" w:rsidRDefault="00F6701D" w:rsidP="00904BD4">
      <w:pPr>
        <w:pStyle w:val="ResponseChoices"/>
      </w:pPr>
      <w:r w:rsidRPr="00015D04">
        <w:t>2</w:t>
      </w:r>
      <w:r w:rsidRPr="00015D04">
        <w:tab/>
        <w:t xml:space="preserve">Muslim </w:t>
      </w:r>
    </w:p>
    <w:p w:rsidR="00F6701D" w:rsidRPr="00015D04" w:rsidRDefault="00F6701D" w:rsidP="00904BD4">
      <w:pPr>
        <w:pStyle w:val="ResponseChoices"/>
      </w:pPr>
      <w:r w:rsidRPr="00015D04">
        <w:t>3</w:t>
      </w:r>
      <w:r w:rsidRPr="00015D04">
        <w:tab/>
        <w:t>Christian</w:t>
      </w:r>
    </w:p>
    <w:p w:rsidR="00F6701D" w:rsidRPr="00015D04" w:rsidRDefault="00F6701D" w:rsidP="00904BD4">
      <w:pPr>
        <w:pStyle w:val="ResponseChoices"/>
      </w:pPr>
      <w:r w:rsidRPr="00015D04">
        <w:t>4</w:t>
      </w:r>
      <w:r w:rsidRPr="00015D04">
        <w:tab/>
        <w:t>Druze</w:t>
      </w:r>
    </w:p>
    <w:p w:rsidR="00F6701D" w:rsidRPr="00015D04" w:rsidRDefault="00F6701D" w:rsidP="00904BD4">
      <w:pPr>
        <w:pStyle w:val="ResponseChoices"/>
      </w:pPr>
      <w:r w:rsidRPr="00015D04">
        <w:t xml:space="preserve">11 </w:t>
      </w:r>
      <w:r w:rsidRPr="00015D04">
        <w:tab/>
        <w:t xml:space="preserve">Another religion </w:t>
      </w:r>
      <w:r w:rsidRPr="00904BD4">
        <w:rPr>
          <w:rStyle w:val="InstructionsChar"/>
        </w:rPr>
        <w:t>(</w:t>
      </w:r>
      <w:proofErr w:type="gramStart"/>
      <w:r w:rsidRPr="00904BD4">
        <w:rPr>
          <w:rStyle w:val="InstructionsChar"/>
        </w:rPr>
        <w:t xml:space="preserve">SPECIFY  </w:t>
      </w:r>
      <w:proofErr w:type="spellStart"/>
      <w:r w:rsidRPr="00904BD4">
        <w:rPr>
          <w:rStyle w:val="InstructionsChar"/>
        </w:rPr>
        <w:t>QRELIGb</w:t>
      </w:r>
      <w:proofErr w:type="spellEnd"/>
      <w:proofErr w:type="gramEnd"/>
      <w:r w:rsidRPr="00904BD4">
        <w:rPr>
          <w:rStyle w:val="InstructionsChar"/>
        </w:rPr>
        <w:t>:______)</w:t>
      </w:r>
      <w:r w:rsidRPr="00015D04">
        <w:t xml:space="preserve"> </w:t>
      </w:r>
    </w:p>
    <w:p w:rsidR="00F6701D" w:rsidRPr="00015D04" w:rsidRDefault="00F6701D" w:rsidP="00904BD4">
      <w:pPr>
        <w:pStyle w:val="ResponseChoices"/>
      </w:pPr>
      <w:r w:rsidRPr="00015D04">
        <w:t>12</w:t>
      </w:r>
      <w:r w:rsidRPr="00015D04">
        <w:tab/>
        <w:t xml:space="preserve">Or no religion </w:t>
      </w:r>
      <w:r w:rsidRPr="00904BD4">
        <w:rPr>
          <w:rStyle w:val="InstructionsChar"/>
        </w:rPr>
        <w:t>(atheist, agnostic or no religion in particular)</w:t>
      </w:r>
      <w:r w:rsidRPr="00015D04">
        <w:t xml:space="preserve"> </w:t>
      </w:r>
    </w:p>
    <w:p w:rsidR="00F6701D" w:rsidRPr="00015D04" w:rsidRDefault="00F6701D" w:rsidP="00904BD4">
      <w:pPr>
        <w:pStyle w:val="ResponseChoices"/>
      </w:pPr>
      <w:r w:rsidRPr="00015D04">
        <w:t>15</w:t>
      </w:r>
      <w:r w:rsidRPr="00015D04">
        <w:tab/>
      </w:r>
      <w:r w:rsidR="0059277E">
        <w:t>Other</w:t>
      </w:r>
    </w:p>
    <w:p w:rsidR="00F6701D" w:rsidRPr="00015D04" w:rsidRDefault="00F6701D" w:rsidP="00904BD4">
      <w:pPr>
        <w:pStyle w:val="ResponseChoices"/>
      </w:pPr>
      <w:r w:rsidRPr="00015D04">
        <w:t>98</w:t>
      </w:r>
      <w:r w:rsidRPr="00015D04">
        <w:tab/>
        <w:t xml:space="preserve">Don't </w:t>
      </w:r>
      <w:r w:rsidR="00982FD4">
        <w:t>k</w:t>
      </w:r>
      <w:r w:rsidRPr="00015D04">
        <w:t>now</w:t>
      </w:r>
      <w:r w:rsidRPr="00904BD4">
        <w:rPr>
          <w:rStyle w:val="InstructionsChar"/>
        </w:rPr>
        <w:t xml:space="preserve"> (DO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7D3D26" w:rsidRDefault="007D3D26" w:rsidP="00383D53">
      <w:pPr>
        <w:spacing w:after="0" w:line="240" w:lineRule="auto"/>
        <w:rPr>
          <w:rFonts w:ascii="Verdana" w:hAnsi="Verdana"/>
          <w:b/>
          <w:sz w:val="18"/>
          <w:szCs w:val="18"/>
        </w:rPr>
      </w:pPr>
    </w:p>
    <w:p w:rsidR="00F6701D" w:rsidRPr="00015D04" w:rsidRDefault="00F6701D" w:rsidP="00904BD4">
      <w:pPr>
        <w:pStyle w:val="Instructions"/>
      </w:pPr>
      <w:proofErr w:type="spellStart"/>
      <w:r w:rsidRPr="00015D04">
        <w:t>QRELIGa</w:t>
      </w:r>
      <w:proofErr w:type="spellEnd"/>
      <w:r w:rsidRPr="00015D04">
        <w:tab/>
        <w:t>[Record any other religious identities expressed by the respondent]</w:t>
      </w:r>
    </w:p>
    <w:p w:rsidR="007D3D26" w:rsidRDefault="007D3D26" w:rsidP="00383D53">
      <w:pPr>
        <w:spacing w:after="0" w:line="240" w:lineRule="auto"/>
        <w:rPr>
          <w:rFonts w:ascii="Verdana" w:hAnsi="Verdana"/>
          <w:b/>
          <w:sz w:val="18"/>
          <w:szCs w:val="18"/>
        </w:rPr>
      </w:pPr>
    </w:p>
    <w:p w:rsidR="00F6701D" w:rsidRPr="00015D04" w:rsidRDefault="00F6701D" w:rsidP="00904BD4">
      <w:pPr>
        <w:pStyle w:val="Instructions"/>
      </w:pPr>
      <w:r w:rsidRPr="00015D04">
        <w:t>ASK IF “Another religion” (QRELIG = 11) (IN EAST JERUSALEM DO NOT READ “JEWISH”)</w:t>
      </w:r>
    </w:p>
    <w:p w:rsidR="00F6701D" w:rsidRPr="00015D04" w:rsidRDefault="00F6701D" w:rsidP="00904BD4">
      <w:pPr>
        <w:pStyle w:val="QueStem"/>
      </w:pPr>
      <w:proofErr w:type="spellStart"/>
      <w:proofErr w:type="gramStart"/>
      <w:r w:rsidRPr="00015D04">
        <w:t>QRELIGb</w:t>
      </w:r>
      <w:proofErr w:type="spellEnd"/>
      <w:r w:rsidRPr="00015D04">
        <w:tab/>
        <w:t xml:space="preserve"> Just so I understand you correctly, would you say that you are Jewish, Muslim, Christian, Druze, or none of these?</w:t>
      </w:r>
      <w:proofErr w:type="gramEnd"/>
      <w:r w:rsidRPr="00015D04">
        <w:t xml:space="preserve"> </w:t>
      </w:r>
    </w:p>
    <w:p w:rsidR="00F6701D" w:rsidRPr="00015D04" w:rsidRDefault="00F6701D" w:rsidP="00383D53">
      <w:pPr>
        <w:spacing w:after="0" w:line="240" w:lineRule="auto"/>
        <w:rPr>
          <w:rFonts w:ascii="Verdana" w:hAnsi="Verdana"/>
          <w:sz w:val="18"/>
          <w:szCs w:val="18"/>
        </w:rPr>
      </w:pPr>
    </w:p>
    <w:p w:rsidR="00F6701D" w:rsidRPr="00BA38DC" w:rsidRDefault="00F6701D" w:rsidP="00904BD4">
      <w:pPr>
        <w:pStyle w:val="ResponseChoices"/>
      </w:pPr>
      <w:r w:rsidRPr="00BA38DC">
        <w:t>1</w:t>
      </w:r>
      <w:r w:rsidRPr="00BA38DC">
        <w:tab/>
        <w:t xml:space="preserve">Jewish </w:t>
      </w:r>
      <w:r w:rsidRPr="00904BD4">
        <w:rPr>
          <w:rStyle w:val="InstructionsChar"/>
        </w:rPr>
        <w:t>(DO NOT READ IN EAST JERUSALEM)</w:t>
      </w:r>
    </w:p>
    <w:p w:rsidR="00F6701D" w:rsidRPr="00BA38DC" w:rsidRDefault="00F6701D" w:rsidP="00904BD4">
      <w:pPr>
        <w:pStyle w:val="ResponseChoices"/>
      </w:pPr>
      <w:r w:rsidRPr="00BA38DC">
        <w:t>2</w:t>
      </w:r>
      <w:r w:rsidRPr="00BA38DC">
        <w:tab/>
        <w:t>Muslim</w:t>
      </w:r>
    </w:p>
    <w:p w:rsidR="00F6701D" w:rsidRPr="00F010E7" w:rsidRDefault="00F6701D" w:rsidP="00904BD4">
      <w:pPr>
        <w:pStyle w:val="ResponseChoices"/>
      </w:pPr>
      <w:r w:rsidRPr="00BA38DC">
        <w:t>3</w:t>
      </w:r>
      <w:r w:rsidRPr="00BA38DC">
        <w:tab/>
        <w:t>Christian</w:t>
      </w:r>
    </w:p>
    <w:p w:rsidR="00F6701D" w:rsidRPr="00F010E7" w:rsidRDefault="00F6701D" w:rsidP="00904BD4">
      <w:pPr>
        <w:pStyle w:val="ResponseChoices"/>
      </w:pPr>
      <w:r w:rsidRPr="00F010E7">
        <w:t>4</w:t>
      </w:r>
      <w:r w:rsidRPr="00F010E7">
        <w:tab/>
        <w:t>Druze</w:t>
      </w:r>
    </w:p>
    <w:p w:rsidR="00F6701D" w:rsidRPr="00095D93" w:rsidRDefault="00F6701D" w:rsidP="00904BD4">
      <w:pPr>
        <w:pStyle w:val="ResponseChoices"/>
      </w:pPr>
      <w:r w:rsidRPr="00F010E7">
        <w:t xml:space="preserve">5         None of these </w:t>
      </w:r>
    </w:p>
    <w:p w:rsidR="00F6701D" w:rsidRPr="00BA38DC" w:rsidRDefault="00F6701D" w:rsidP="00904BD4">
      <w:pPr>
        <w:pStyle w:val="ResponseChoices"/>
      </w:pPr>
      <w:r w:rsidRPr="004B23CE">
        <w:t>6</w:t>
      </w:r>
      <w:r w:rsidRPr="004B23CE">
        <w:tab/>
        <w:t xml:space="preserve">Multiple religious identities </w:t>
      </w:r>
      <w:r w:rsidR="00C273E7" w:rsidRPr="00904BD4">
        <w:rPr>
          <w:rStyle w:val="InstructionsChar"/>
        </w:rPr>
        <w:t>(DO NOT READ)</w:t>
      </w:r>
    </w:p>
    <w:p w:rsidR="00F6701D" w:rsidRPr="00BA38DC" w:rsidRDefault="00F6701D" w:rsidP="00904BD4">
      <w:pPr>
        <w:pStyle w:val="ResponseChoices"/>
      </w:pPr>
      <w:r w:rsidRPr="00BA38DC">
        <w:t>98</w:t>
      </w:r>
      <w:r w:rsidRPr="00BA38DC">
        <w:tab/>
        <w:t xml:space="preserve">Don’t know </w:t>
      </w:r>
      <w:r w:rsidRPr="00904BD4">
        <w:rPr>
          <w:rStyle w:val="InstructionsChar"/>
        </w:rPr>
        <w:t>(DO NOT READ)</w:t>
      </w:r>
    </w:p>
    <w:p w:rsidR="00F6701D" w:rsidRPr="00BA38DC" w:rsidRDefault="00F6701D" w:rsidP="00904BD4">
      <w:pPr>
        <w:pStyle w:val="ResponseChoices"/>
      </w:pPr>
      <w:r w:rsidRPr="00BA38DC">
        <w:t>99</w:t>
      </w:r>
      <w:r w:rsidRPr="00BA38DC">
        <w:tab/>
        <w:t xml:space="preserve">Refused </w:t>
      </w:r>
      <w:r w:rsidRPr="00904BD4">
        <w:rPr>
          <w:rStyle w:val="InstructionsChar"/>
        </w:rPr>
        <w:t>(DO NOT READ)</w:t>
      </w:r>
    </w:p>
    <w:p w:rsidR="007D3D26" w:rsidRDefault="007D3D26" w:rsidP="00383D53">
      <w:pPr>
        <w:keepNext/>
        <w:spacing w:after="0" w:line="240" w:lineRule="auto"/>
        <w:rPr>
          <w:rFonts w:ascii="Verdana" w:hAnsi="Verdana"/>
          <w:b/>
          <w:bCs/>
          <w:sz w:val="18"/>
          <w:szCs w:val="18"/>
        </w:rPr>
      </w:pPr>
    </w:p>
    <w:p w:rsidR="00F6701D" w:rsidRPr="00015D04" w:rsidRDefault="00F6701D" w:rsidP="00904BD4">
      <w:pPr>
        <w:pStyle w:val="Instructions"/>
      </w:pPr>
      <w:r w:rsidRPr="00015D04">
        <w:t>ASK IF NO RELIGION (QRELIG = 12) IN HEBREW AND RUSSIAN</w:t>
      </w:r>
    </w:p>
    <w:p w:rsidR="00F6701D" w:rsidRPr="00904BD4" w:rsidRDefault="00F6701D" w:rsidP="00904BD4">
      <w:pPr>
        <w:pStyle w:val="QueStem"/>
        <w:rPr>
          <w:rStyle w:val="InstructionsChar"/>
        </w:rPr>
      </w:pPr>
      <w:proofErr w:type="spellStart"/>
      <w:r w:rsidRPr="00015D04">
        <w:t>QNORELa</w:t>
      </w:r>
      <w:proofErr w:type="spellEnd"/>
      <w:r w:rsidRPr="00015D04">
        <w:tab/>
        <w:t xml:space="preserve">ASIDE from religion, do you consider yourself Jewish or partially Jewish, or not? </w:t>
      </w:r>
      <w:r w:rsidRPr="00904BD4">
        <w:rPr>
          <w:rStyle w:val="InstructionsChar"/>
        </w:rPr>
        <w:t xml:space="preserve">[FOR ALL RESPONDENTS INDICATING </w:t>
      </w:r>
      <w:proofErr w:type="gramStart"/>
      <w:r w:rsidRPr="00904BD4">
        <w:rPr>
          <w:rStyle w:val="InstructionsChar"/>
        </w:rPr>
        <w:t>THEY</w:t>
      </w:r>
      <w:proofErr w:type="gramEnd"/>
      <w:r w:rsidRPr="00904BD4">
        <w:rPr>
          <w:rStyle w:val="InstructionsChar"/>
        </w:rPr>
        <w:t xml:space="preserve"> ARE JEWISH OR PARTIALLY JEWISH, PROBE TO DISTINGUISH BETWEEN “Yes, Jewish” and “Yes, partially Jewish.” DO NOT READ MATERIAL IN PARENTHESES] </w:t>
      </w:r>
    </w:p>
    <w:p w:rsidR="00F6701D" w:rsidRPr="00015D04" w:rsidRDefault="00F6701D" w:rsidP="00383D53">
      <w:pPr>
        <w:pStyle w:val="ResponseChoices"/>
        <w:ind w:left="0" w:firstLine="0"/>
      </w:pPr>
    </w:p>
    <w:p w:rsidR="00F6701D" w:rsidRPr="00015D04" w:rsidRDefault="00F6701D" w:rsidP="00383D53">
      <w:pPr>
        <w:pStyle w:val="ResponseChoices"/>
      </w:pPr>
      <w:r w:rsidRPr="00015D04">
        <w:t>1</w:t>
      </w:r>
      <w:r w:rsidRPr="00015D04">
        <w:tab/>
        <w:t>Yes</w:t>
      </w:r>
    </w:p>
    <w:p w:rsidR="00F6701D" w:rsidRPr="00015D04" w:rsidRDefault="00F6701D" w:rsidP="00383D53">
      <w:pPr>
        <w:pStyle w:val="ResponseChoices"/>
      </w:pPr>
      <w:r w:rsidRPr="00015D04">
        <w:t>2</w:t>
      </w:r>
      <w:r w:rsidRPr="00015D04">
        <w:tab/>
        <w:t>Yes, partially Jewish (includes “half Jewish”)</w:t>
      </w:r>
    </w:p>
    <w:p w:rsidR="00F6701D" w:rsidRPr="00015D04" w:rsidRDefault="00F6701D" w:rsidP="00383D53">
      <w:pPr>
        <w:pStyle w:val="ResponseChoices"/>
      </w:pPr>
      <w:r w:rsidRPr="00015D04">
        <w:t>3</w:t>
      </w:r>
      <w:r w:rsidRPr="00015D04">
        <w:tab/>
        <w:t xml:space="preserve">No, do not </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Default="00F6701D" w:rsidP="00122335">
      <w:pPr>
        <w:pStyle w:val="ResponseChoices"/>
      </w:pPr>
      <w:r w:rsidRPr="00015D04">
        <w:t>99</w:t>
      </w:r>
      <w:r w:rsidRPr="00015D04">
        <w:tab/>
        <w:t xml:space="preserve">Refused </w:t>
      </w:r>
      <w:r w:rsidRPr="00904BD4">
        <w:rPr>
          <w:rStyle w:val="InstructionsChar"/>
        </w:rPr>
        <w:t>(DO NOT READ)</w:t>
      </w:r>
    </w:p>
    <w:p w:rsidR="004B7D4F" w:rsidRDefault="004B7D4F" w:rsidP="001C0F99">
      <w:pPr>
        <w:pStyle w:val="ResponseChoices"/>
      </w:pPr>
    </w:p>
    <w:p w:rsidR="004B7D4F" w:rsidRDefault="004B7D4F" w:rsidP="00904BD4">
      <w:pPr>
        <w:pStyle w:val="Instructions"/>
      </w:pPr>
    </w:p>
    <w:p w:rsidR="004B7D4F" w:rsidRDefault="004B7D4F" w:rsidP="00904BD4">
      <w:pPr>
        <w:pStyle w:val="Instructions"/>
      </w:pPr>
      <w:r>
        <w:t>[NONE OF THE RESPONDENTS WHO RECEIVED THE QUESTIONNAIRE IN ARA</w:t>
      </w:r>
      <w:r w:rsidR="00B6776D">
        <w:t>BIC SAID THEY HAVE “NO RELIGION:</w:t>
      </w:r>
      <w:r>
        <w:t>]</w:t>
      </w:r>
    </w:p>
    <w:p w:rsidR="004B7D4F" w:rsidRDefault="004B7D4F" w:rsidP="00904BD4">
      <w:pPr>
        <w:pStyle w:val="Instructions"/>
      </w:pPr>
    </w:p>
    <w:p w:rsidR="004B7D4F" w:rsidRDefault="004B7D4F" w:rsidP="00904BD4">
      <w:pPr>
        <w:pStyle w:val="Instructions"/>
      </w:pPr>
    </w:p>
    <w:p w:rsidR="00F6701D" w:rsidRPr="00015D04" w:rsidRDefault="00F6701D" w:rsidP="00383D53">
      <w:pPr>
        <w:spacing w:after="0" w:line="240" w:lineRule="auto"/>
        <w:rPr>
          <w:rFonts w:ascii="Verdana" w:hAnsi="Verdana"/>
          <w:b/>
          <w:bCs/>
          <w:strike/>
          <w:sz w:val="18"/>
          <w:szCs w:val="18"/>
        </w:rPr>
      </w:pPr>
    </w:p>
    <w:p w:rsidR="00F6701D" w:rsidRDefault="001C7B19" w:rsidP="001A0CAB">
      <w:pPr>
        <w:pStyle w:val="Instructions"/>
      </w:pPr>
      <w:r>
        <w:t>FILTER INSTRUCTIONS:</w:t>
      </w:r>
    </w:p>
    <w:p w:rsidR="004B7D4F" w:rsidRDefault="004B7D4F" w:rsidP="001A0CAB">
      <w:pPr>
        <w:pStyle w:val="Instructions"/>
      </w:pPr>
    </w:p>
    <w:p w:rsidR="001C7B19" w:rsidRDefault="001C7B19" w:rsidP="001A0CAB">
      <w:pPr>
        <w:pStyle w:val="Instructions"/>
      </w:pPr>
      <w:r>
        <w:t>ALL RESPONDENTS WHO RECEIVED THE SURVEY IN HEBREW AN</w:t>
      </w:r>
      <w:r w:rsidR="004B7D4F">
        <w:t>D RUSSIAN WERE DEFINED AS JEWS</w:t>
      </w:r>
      <w:r>
        <w:t xml:space="preserve"> IN THE </w:t>
      </w:r>
      <w:r w:rsidR="004B7D4F">
        <w:t>QUESTIONNAIRE. (PLEASE NOTE THAT NOT ALL OF THESE RESPONDENTS WERE DEFINED AS JEWS IN THE REPORT.</w:t>
      </w:r>
      <w:r w:rsidR="007D4C20">
        <w:t xml:space="preserve"> </w:t>
      </w:r>
      <w:proofErr w:type="gramStart"/>
      <w:r w:rsidR="007D4C20">
        <w:t>IN PARTICULAR 5 RESPONDENTS WHO IDENTIFIED THEMSELVES AS CHRISTIAN TOOK THE SURVEY IN HEBREW OR IN RUSSIAN AND RECEIVED THE JEWISH RATHER THAN THE CHRISTIAN QUESTIONAIRE.</w:t>
      </w:r>
      <w:proofErr w:type="gramEnd"/>
      <w:r w:rsidR="007D4C20" w:rsidRPr="007D4C20">
        <w:t xml:space="preserve"> </w:t>
      </w:r>
      <w:r w:rsidR="007D4C20">
        <w:t>SEE ‘HOW RELIGIOUS GROUPS ARE DEFINED’ IN REPORT’S OVERVIEW FOR DETAILS.</w:t>
      </w:r>
      <w:r w:rsidR="004B7D4F">
        <w:t>)</w:t>
      </w:r>
    </w:p>
    <w:p w:rsidR="004B7D4F" w:rsidRDefault="004B7D4F" w:rsidP="001A0CAB">
      <w:pPr>
        <w:pStyle w:val="Instructions"/>
      </w:pPr>
    </w:p>
    <w:p w:rsidR="00B6776D" w:rsidRDefault="00B6776D" w:rsidP="001A0CAB">
      <w:pPr>
        <w:pStyle w:val="Instructions"/>
      </w:pPr>
      <w:r>
        <w:t>RESPONDENTS WHO RECEIVED THE SURVEY IN ARABIC WERE CATEGORIZED AS MUSLIM/CHRISTIAN/DRUZE AS FOLLOWS:</w:t>
      </w:r>
    </w:p>
    <w:p w:rsidR="00B6776D" w:rsidRDefault="00B6776D" w:rsidP="001A0CAB">
      <w:pPr>
        <w:pStyle w:val="Instructions"/>
      </w:pPr>
    </w:p>
    <w:p w:rsidR="001C7B19" w:rsidRDefault="004B7D4F" w:rsidP="001A0CAB">
      <w:pPr>
        <w:pStyle w:val="Instructions"/>
      </w:pPr>
      <w:r>
        <w:t>MUSLIMS = QRELIG = 2 OR QRELIGB = 2</w:t>
      </w:r>
      <w:r w:rsidR="001C7B19">
        <w:t>.</w:t>
      </w:r>
    </w:p>
    <w:p w:rsidR="004B7D4F" w:rsidRDefault="004B7D4F" w:rsidP="001A0CAB">
      <w:pPr>
        <w:pStyle w:val="Instructions"/>
      </w:pPr>
    </w:p>
    <w:p w:rsidR="001C7B19" w:rsidRDefault="001C7B19" w:rsidP="001A0CAB">
      <w:pPr>
        <w:pStyle w:val="Instructions"/>
      </w:pPr>
      <w:r>
        <w:t>CHRISTIAN = Q</w:t>
      </w:r>
      <w:r w:rsidR="004B7D4F">
        <w:t>RELIG = 3 OR QRELIGB=3.</w:t>
      </w:r>
    </w:p>
    <w:p w:rsidR="004B7D4F" w:rsidRDefault="004B7D4F" w:rsidP="001A0CAB">
      <w:pPr>
        <w:pStyle w:val="Instructions"/>
      </w:pPr>
    </w:p>
    <w:p w:rsidR="004B7D4F" w:rsidRDefault="004B7D4F" w:rsidP="001A0CAB">
      <w:pPr>
        <w:pStyle w:val="Instructions"/>
      </w:pPr>
      <w:r>
        <w:t>DRUZE = QRELIG = 4 or QRELIG</w:t>
      </w:r>
      <w:r w:rsidR="00982FD4">
        <w:t>B</w:t>
      </w:r>
      <w:r>
        <w:t xml:space="preserve"> = 4. </w:t>
      </w:r>
    </w:p>
    <w:p w:rsidR="004B7D4F" w:rsidRPr="00015D04" w:rsidRDefault="004B7D4F" w:rsidP="00904BD4">
      <w:pPr>
        <w:pStyle w:val="Instructions"/>
      </w:pPr>
    </w:p>
    <w:p w:rsidR="00F6701D" w:rsidRPr="00015D04" w:rsidRDefault="00F6701D" w:rsidP="00904BD4">
      <w:pPr>
        <w:pStyle w:val="Instructions"/>
      </w:pPr>
    </w:p>
    <w:p w:rsidR="00F6701D" w:rsidRPr="00015D04" w:rsidRDefault="00F6701D" w:rsidP="00383D53">
      <w:pPr>
        <w:tabs>
          <w:tab w:val="left" w:pos="720"/>
          <w:tab w:val="left" w:pos="1440"/>
        </w:tabs>
        <w:spacing w:after="0" w:line="240" w:lineRule="auto"/>
        <w:rPr>
          <w:rFonts w:ascii="Verdana" w:hAnsi="Verdana"/>
          <w:sz w:val="18"/>
          <w:szCs w:val="18"/>
        </w:rPr>
      </w:pPr>
      <w:r w:rsidRPr="00015D04">
        <w:rPr>
          <w:rFonts w:ascii="Verdana" w:hAnsi="Verdana"/>
          <w:sz w:val="18"/>
          <w:szCs w:val="18"/>
        </w:rPr>
        <w:br/>
      </w:r>
    </w:p>
    <w:p w:rsidR="00F6701D" w:rsidRPr="00015D04" w:rsidRDefault="00F6701D" w:rsidP="00EF4232">
      <w:pPr>
        <w:keepNext/>
        <w:tabs>
          <w:tab w:val="left" w:pos="3300"/>
        </w:tabs>
        <w:spacing w:after="0" w:line="240" w:lineRule="auto"/>
        <w:rPr>
          <w:rFonts w:ascii="Verdana" w:hAnsi="Verdana"/>
          <w:b/>
          <w:sz w:val="18"/>
          <w:szCs w:val="18"/>
        </w:rPr>
      </w:pPr>
      <w:r w:rsidRPr="00015D04">
        <w:rPr>
          <w:rFonts w:ascii="Verdana" w:hAnsi="Verdana"/>
          <w:b/>
          <w:sz w:val="18"/>
          <w:szCs w:val="18"/>
        </w:rPr>
        <w:br w:type="page"/>
      </w:r>
    </w:p>
    <w:p w:rsidR="00062C1E" w:rsidRPr="00062C1E" w:rsidRDefault="00062C1E" w:rsidP="001A0CAB">
      <w:pPr>
        <w:pStyle w:val="Instructions"/>
      </w:pPr>
      <w:proofErr w:type="gramStart"/>
      <w:r>
        <w:t xml:space="preserve">ASK </w:t>
      </w:r>
      <w:r w:rsidR="008B6DA6">
        <w:t xml:space="preserve"> IF</w:t>
      </w:r>
      <w:proofErr w:type="gramEnd"/>
      <w:r w:rsidR="008B6DA6">
        <w:t xml:space="preserve"> JEWISH/MUSLIM/CHRISTIAN/DRUZE</w:t>
      </w:r>
    </w:p>
    <w:p w:rsidR="00F6701D" w:rsidRPr="00015D04" w:rsidRDefault="00F6701D" w:rsidP="001A0CAB">
      <w:pPr>
        <w:pStyle w:val="QueStem"/>
        <w:rPr>
          <w:color w:val="808080" w:themeColor="background1" w:themeShade="80"/>
        </w:rPr>
      </w:pPr>
      <w:r w:rsidRPr="00015D04">
        <w:t>Q</w:t>
      </w:r>
      <w:r w:rsidR="00EF4232">
        <w:t>6cmb</w:t>
      </w:r>
      <w:r w:rsidRPr="00015D04">
        <w:tab/>
        <w:t xml:space="preserve">To you personally, is being </w:t>
      </w:r>
      <w:r w:rsidR="00B6776D" w:rsidRPr="00B6776D">
        <w:rPr>
          <w:b/>
        </w:rPr>
        <w:t>[JEWISH/MUSLIM/CHRISTIAN/DRUZE]</w:t>
      </w:r>
      <w:r w:rsidRPr="00015D04">
        <w:t xml:space="preserve"> mainly a matter of religion, mainly a matter of ancestry or mainly a matter of culture? </w:t>
      </w:r>
    </w:p>
    <w:p w:rsidR="00F6701D" w:rsidRPr="00015D04" w:rsidRDefault="00F6701D" w:rsidP="00383D53">
      <w:pPr>
        <w:spacing w:after="0" w:line="240" w:lineRule="auto"/>
        <w:rPr>
          <w:rFonts w:ascii="Verdana" w:hAnsi="Verdana"/>
          <w:sz w:val="18"/>
          <w:szCs w:val="18"/>
        </w:rPr>
      </w:pPr>
    </w:p>
    <w:p w:rsidR="00F6701D" w:rsidRPr="00015D04" w:rsidRDefault="00F6701D" w:rsidP="00383D53">
      <w:pPr>
        <w:pStyle w:val="ResponseChoices"/>
      </w:pPr>
      <w:r w:rsidRPr="00015D04">
        <w:t>1</w:t>
      </w:r>
      <w:r w:rsidRPr="00015D04">
        <w:tab/>
        <w:t>Mainly a matter of religion, OR</w:t>
      </w:r>
    </w:p>
    <w:p w:rsidR="00F6701D" w:rsidRPr="00015D04" w:rsidRDefault="00F6701D" w:rsidP="00383D53">
      <w:pPr>
        <w:pStyle w:val="ResponseChoices"/>
      </w:pPr>
      <w:r w:rsidRPr="00015D04">
        <w:t>2</w:t>
      </w:r>
      <w:r w:rsidRPr="00015D04">
        <w:tab/>
        <w:t xml:space="preserve">Mainly a matter of ancestry OR </w:t>
      </w:r>
    </w:p>
    <w:p w:rsidR="00F6701D" w:rsidRPr="00015D04" w:rsidRDefault="00F6701D" w:rsidP="00383D53">
      <w:pPr>
        <w:pStyle w:val="ResponseChoices"/>
      </w:pPr>
      <w:r w:rsidRPr="00015D04">
        <w:t>3</w:t>
      </w:r>
      <w:r w:rsidRPr="00015D04">
        <w:tab/>
        <w:t xml:space="preserve">Mainly a matter of culture </w:t>
      </w:r>
    </w:p>
    <w:p w:rsidR="00F6701D" w:rsidRPr="00015D04" w:rsidRDefault="00F6701D" w:rsidP="00383D53">
      <w:pPr>
        <w:pStyle w:val="ResponseChoices"/>
      </w:pPr>
      <w:r w:rsidRPr="00015D04">
        <w:t>4</w:t>
      </w:r>
      <w:r w:rsidRPr="00015D04">
        <w:tab/>
        <w:t>All of these</w:t>
      </w:r>
      <w:r w:rsidRPr="00904BD4">
        <w:rPr>
          <w:rStyle w:val="InstructionsChar"/>
        </w:rPr>
        <w:t xml:space="preserve"> (DO NOT READ)</w:t>
      </w:r>
    </w:p>
    <w:p w:rsidR="00F6701D" w:rsidRPr="00015D04" w:rsidRDefault="00F6701D" w:rsidP="00383D53">
      <w:pPr>
        <w:pStyle w:val="ResponseChoices"/>
      </w:pPr>
      <w:r w:rsidRPr="00015D04">
        <w:t>5</w:t>
      </w:r>
      <w:r w:rsidRPr="00015D04">
        <w:tab/>
        <w:t xml:space="preserve">Two of these </w:t>
      </w:r>
      <w:r w:rsidRPr="00904BD4">
        <w:rPr>
          <w:rStyle w:val="InstructionsChar"/>
        </w:rPr>
        <w:t>(DO NOT READ)</w:t>
      </w:r>
    </w:p>
    <w:p w:rsidR="00F6701D" w:rsidRPr="00015D04" w:rsidRDefault="00F6701D" w:rsidP="00383D53">
      <w:pPr>
        <w:pStyle w:val="ResponseChoices"/>
      </w:pPr>
      <w:proofErr w:type="gramStart"/>
      <w:r w:rsidRPr="00015D04">
        <w:t>6</w:t>
      </w:r>
      <w:r w:rsidRPr="00015D04">
        <w:tab/>
        <w:t xml:space="preserve">Other/none of these </w:t>
      </w:r>
      <w:r w:rsidRPr="00904BD4">
        <w:rPr>
          <w:rStyle w:val="InstructionsChar"/>
        </w:rPr>
        <w:t>(DO NOT READ)</w:t>
      </w:r>
      <w:proofErr w:type="gramEnd"/>
    </w:p>
    <w:p w:rsidR="00F6701D" w:rsidRPr="00015D04" w:rsidRDefault="00F6701D" w:rsidP="00383D53">
      <w:pPr>
        <w:pStyle w:val="ResponseChoices"/>
      </w:pPr>
      <w:r w:rsidRPr="00015D04">
        <w:t>7</w:t>
      </w:r>
      <w:r w:rsidRPr="00015D04">
        <w:tab/>
        <w:t>Do not think of myself as Jewish</w:t>
      </w:r>
      <w:r w:rsidR="00EF4232">
        <w:t>/Muslim/Christian/Druze</w:t>
      </w:r>
      <w:r w:rsidRPr="00015D04">
        <w:t xml:space="preserve"> </w:t>
      </w:r>
      <w:r w:rsidRPr="00904BD4">
        <w:rPr>
          <w:rStyle w:val="InstructionsChar"/>
        </w:rPr>
        <w:t>(DO NOT READ)</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spacing w:after="0" w:line="240" w:lineRule="auto"/>
        <w:rPr>
          <w:rFonts w:ascii="Verdana" w:hAnsi="Verdana"/>
        </w:rPr>
      </w:pPr>
    </w:p>
    <w:p w:rsidR="00F6701D" w:rsidRPr="00015D04" w:rsidRDefault="00F6701D" w:rsidP="00904BD4">
      <w:pPr>
        <w:pStyle w:val="Instructions"/>
      </w:pPr>
      <w:r w:rsidRPr="00015D04">
        <w:t>TO BE COMPLETED BY INTERVIEWER IF Q6</w:t>
      </w:r>
      <w:r w:rsidR="00EF4232">
        <w:t>cmb</w:t>
      </w:r>
      <w:r w:rsidRPr="00015D04">
        <w:t>=5:</w:t>
      </w:r>
    </w:p>
    <w:p w:rsidR="00F6701D" w:rsidRPr="00015D04" w:rsidRDefault="00F6701D" w:rsidP="00904BD4">
      <w:pPr>
        <w:pStyle w:val="QueStem"/>
      </w:pPr>
      <w:r w:rsidRPr="00015D04">
        <w:t>Q</w:t>
      </w:r>
      <w:r w:rsidR="00EF4232">
        <w:t>6</w:t>
      </w:r>
      <w:r w:rsidRPr="00015D04">
        <w:t>a</w:t>
      </w:r>
      <w:r w:rsidR="00EF4232">
        <w:t>cmb</w:t>
      </w:r>
      <w:r w:rsidRPr="00015D04">
        <w:tab/>
      </w:r>
      <w:r w:rsidRPr="00904BD4">
        <w:rPr>
          <w:rStyle w:val="InstructionsChar"/>
        </w:rPr>
        <w:t>[DO NOT READ TO RESPONDENT]</w:t>
      </w:r>
      <w:r w:rsidRPr="00015D04">
        <w:t xml:space="preserve"> Are these two… </w:t>
      </w:r>
    </w:p>
    <w:p w:rsidR="00F6701D" w:rsidRPr="00015D04" w:rsidRDefault="00F6701D" w:rsidP="00383D53">
      <w:pPr>
        <w:spacing w:after="0" w:line="240" w:lineRule="auto"/>
        <w:rPr>
          <w:rFonts w:ascii="Verdana" w:hAnsi="Verdana"/>
          <w:sz w:val="18"/>
          <w:szCs w:val="18"/>
        </w:rPr>
      </w:pPr>
    </w:p>
    <w:p w:rsidR="00F6701D" w:rsidRPr="004B23CE" w:rsidRDefault="00F6701D" w:rsidP="00095D93">
      <w:pPr>
        <w:pStyle w:val="ResponseChoices"/>
      </w:pPr>
      <w:r w:rsidRPr="00095D93">
        <w:t>1</w:t>
      </w:r>
      <w:r w:rsidRPr="00095D93">
        <w:tab/>
        <w:t xml:space="preserve">Religion and ancestry </w:t>
      </w:r>
    </w:p>
    <w:p w:rsidR="00F6701D" w:rsidRPr="004B23CE" w:rsidRDefault="00F6701D" w:rsidP="004B23CE">
      <w:pPr>
        <w:pStyle w:val="ResponseChoices"/>
      </w:pPr>
      <w:r w:rsidRPr="004B23CE">
        <w:t>2</w:t>
      </w:r>
      <w:r w:rsidRPr="004B23CE">
        <w:tab/>
        <w:t>Religion and culture</w:t>
      </w:r>
    </w:p>
    <w:p w:rsidR="00F6701D" w:rsidRPr="004B23CE" w:rsidRDefault="00F6701D" w:rsidP="004B23CE">
      <w:pPr>
        <w:pStyle w:val="ResponseChoices"/>
      </w:pPr>
      <w:r w:rsidRPr="004B23CE">
        <w:t>3</w:t>
      </w:r>
      <w:r w:rsidRPr="004B23CE">
        <w:tab/>
        <w:t>Ancestry and culture</w:t>
      </w:r>
    </w:p>
    <w:p w:rsidR="00F6701D" w:rsidRPr="00015D04" w:rsidRDefault="00F6701D" w:rsidP="00383D53">
      <w:pPr>
        <w:spacing w:after="0" w:line="240" w:lineRule="auto"/>
        <w:rPr>
          <w:rFonts w:ascii="Verdana" w:hAnsi="Verdana"/>
          <w:b/>
          <w:sz w:val="18"/>
          <w:szCs w:val="18"/>
        </w:rPr>
      </w:pPr>
    </w:p>
    <w:p w:rsidR="00F6701D" w:rsidRPr="00062C1E" w:rsidRDefault="00062C1E" w:rsidP="001A0CAB">
      <w:pPr>
        <w:pStyle w:val="Instructions"/>
      </w:pPr>
      <w:r>
        <w:t xml:space="preserve">ASK IF </w:t>
      </w:r>
      <w:r w:rsidR="008B6DA6">
        <w:t>JEWISH</w:t>
      </w:r>
    </w:p>
    <w:p w:rsidR="00F6701D" w:rsidRPr="00015D04" w:rsidRDefault="00F6701D" w:rsidP="00904BD4">
      <w:pPr>
        <w:pStyle w:val="QueStem"/>
      </w:pPr>
      <w:r w:rsidRPr="00015D04">
        <w:t>QA7</w:t>
      </w:r>
      <w:r w:rsidRPr="00015D04">
        <w:tab/>
        <w:t xml:space="preserve">Please tell me how important each of the following is to what BEING JEWISH means to you. First </w:t>
      </w:r>
      <w:r w:rsidRPr="00015D04">
        <w:rPr>
          <w:b/>
        </w:rPr>
        <w:t>[INSERT]</w:t>
      </w:r>
      <w:r w:rsidRPr="00015D04">
        <w:t xml:space="preserve">. Is that essential, OR important but NOT essential, OR not an important part of what BEING JEWISH means to you? </w:t>
      </w:r>
      <w:proofErr w:type="gramStart"/>
      <w:r w:rsidRPr="00015D04">
        <w:t xml:space="preserve">Next, </w:t>
      </w:r>
      <w:r w:rsidRPr="00015D04">
        <w:rPr>
          <w:b/>
        </w:rPr>
        <w:t>[INSERT NEXT ITEM]</w:t>
      </w:r>
      <w:r w:rsidRPr="00015D04">
        <w:t>.</w:t>
      </w:r>
      <w:proofErr w:type="gramEnd"/>
      <w:r w:rsidRPr="00015D04">
        <w:t xml:space="preserve"> </w:t>
      </w:r>
      <w:r w:rsidRPr="00015D04">
        <w:rPr>
          <w:b/>
        </w:rPr>
        <w:t>[READ FOR SECOND AND THIRD ITEMS, THEN AS NECESSARY:</w:t>
      </w:r>
      <w:r w:rsidRPr="00015D04">
        <w:t xml:space="preserve"> Is that essential, OR important but NOT essential, OR not an important part of what BEING JEWISH means to you? </w:t>
      </w:r>
    </w:p>
    <w:p w:rsidR="00F6701D" w:rsidRPr="00015D04" w:rsidRDefault="00F6701D" w:rsidP="00383D53">
      <w:pPr>
        <w:keepNext/>
        <w:keepLines/>
        <w:spacing w:after="0" w:line="240" w:lineRule="auto"/>
        <w:rPr>
          <w:rFonts w:ascii="Verdana" w:hAnsi="Verdana"/>
          <w:sz w:val="18"/>
          <w:szCs w:val="18"/>
        </w:rPr>
      </w:pPr>
    </w:p>
    <w:p w:rsidR="00F6701D" w:rsidRPr="00EF4232" w:rsidRDefault="00F6701D" w:rsidP="00904BD4">
      <w:pPr>
        <w:pStyle w:val="QueStem"/>
      </w:pPr>
      <w:r w:rsidRPr="00EF4232">
        <w:rPr>
          <w:rStyle w:val="SourceListChar"/>
          <w:color w:val="auto"/>
        </w:rPr>
        <w:t>a.</w:t>
      </w:r>
      <w:r w:rsidRPr="00EF4232">
        <w:rPr>
          <w:rStyle w:val="SourceListChar"/>
          <w:color w:val="auto"/>
        </w:rPr>
        <w:tab/>
        <w:t>Living in Israel</w:t>
      </w:r>
    </w:p>
    <w:p w:rsidR="00F6701D" w:rsidRDefault="00F6701D" w:rsidP="00904BD4">
      <w:pPr>
        <w:pStyle w:val="QueStem"/>
        <w:rPr>
          <w:rStyle w:val="SourceListChar"/>
        </w:rPr>
      </w:pPr>
      <w:r w:rsidRPr="00015D04">
        <w:t>b.</w:t>
      </w:r>
      <w:r w:rsidRPr="00015D04">
        <w:tab/>
        <w:t xml:space="preserve">Remembering the Holocaust </w:t>
      </w:r>
    </w:p>
    <w:p w:rsidR="00F6701D" w:rsidRPr="00015D04" w:rsidRDefault="00F6701D" w:rsidP="00904BD4">
      <w:pPr>
        <w:pStyle w:val="QueStem"/>
      </w:pPr>
      <w:r w:rsidRPr="00015D04">
        <w:t>c.</w:t>
      </w:r>
      <w:r w:rsidRPr="00015D04">
        <w:tab/>
        <w:t xml:space="preserve">Leading an ethical and moral life </w:t>
      </w:r>
    </w:p>
    <w:p w:rsidR="00F6701D" w:rsidRPr="00015D04" w:rsidRDefault="00F6701D" w:rsidP="00904BD4">
      <w:pPr>
        <w:pStyle w:val="QueStem"/>
        <w:rPr>
          <w:b/>
          <w:strike/>
        </w:rPr>
      </w:pPr>
      <w:r w:rsidRPr="00015D04">
        <w:t>d.</w:t>
      </w:r>
      <w:r w:rsidRPr="00015D04">
        <w:tab/>
        <w:t>Observing Jewish law (</w:t>
      </w:r>
      <w:proofErr w:type="spellStart"/>
      <w:r w:rsidRPr="00015D04">
        <w:t>halakhah</w:t>
      </w:r>
      <w:proofErr w:type="spellEnd"/>
      <w:r w:rsidRPr="00015D04">
        <w:t xml:space="preserve">) </w:t>
      </w:r>
    </w:p>
    <w:p w:rsidR="00F6701D" w:rsidRPr="00015D04" w:rsidRDefault="00F6701D" w:rsidP="00904BD4">
      <w:pPr>
        <w:pStyle w:val="QueStem"/>
      </w:pPr>
      <w:r w:rsidRPr="00015D04">
        <w:t>e.</w:t>
      </w:r>
      <w:r w:rsidRPr="00015D04">
        <w:tab/>
        <w:t xml:space="preserve">Having a good sense of humor </w:t>
      </w:r>
    </w:p>
    <w:p w:rsidR="00F6701D" w:rsidRPr="00015D04" w:rsidRDefault="00F6701D" w:rsidP="00904BD4">
      <w:pPr>
        <w:pStyle w:val="QueStem"/>
        <w:rPr>
          <w:color w:val="808080" w:themeColor="background1" w:themeShade="80"/>
        </w:rPr>
      </w:pPr>
      <w:r w:rsidRPr="00015D04">
        <w:t>f.</w:t>
      </w:r>
      <w:r w:rsidRPr="00015D04">
        <w:tab/>
        <w:t xml:space="preserve">Working for justice and equality in society </w:t>
      </w:r>
    </w:p>
    <w:p w:rsidR="00F6701D" w:rsidRDefault="00F6701D" w:rsidP="00904BD4">
      <w:pPr>
        <w:pStyle w:val="QueStem"/>
        <w:rPr>
          <w:rStyle w:val="SourceListChar"/>
        </w:rPr>
      </w:pPr>
      <w:proofErr w:type="gramStart"/>
      <w:r w:rsidRPr="00015D04">
        <w:rPr>
          <w:color w:val="000000" w:themeColor="text1"/>
        </w:rPr>
        <w:t>g</w:t>
      </w:r>
      <w:proofErr w:type="gramEnd"/>
      <w:r w:rsidRPr="00015D04">
        <w:rPr>
          <w:color w:val="000000" w:themeColor="text1"/>
        </w:rPr>
        <w:t>.</w:t>
      </w:r>
      <w:r w:rsidRPr="00015D04">
        <w:rPr>
          <w:color w:val="000000" w:themeColor="text1"/>
        </w:rPr>
        <w:tab/>
        <w:t xml:space="preserve">Being intellectually curious </w:t>
      </w:r>
    </w:p>
    <w:p w:rsidR="00F6701D" w:rsidRPr="00015D04" w:rsidRDefault="00F6701D" w:rsidP="00904BD4">
      <w:pPr>
        <w:pStyle w:val="QueStem"/>
        <w:rPr>
          <w:color w:val="808080" w:themeColor="background1" w:themeShade="80"/>
        </w:rPr>
      </w:pPr>
      <w:r w:rsidRPr="00015D04">
        <w:t>h.</w:t>
      </w:r>
      <w:r w:rsidRPr="00015D04">
        <w:tab/>
        <w:t xml:space="preserve">Eating traditional Jewish foods </w:t>
      </w:r>
    </w:p>
    <w:p w:rsidR="00F6701D" w:rsidRPr="00015D04" w:rsidRDefault="00F6701D" w:rsidP="00383D53">
      <w:pPr>
        <w:keepNext/>
        <w:keepLines/>
        <w:spacing w:after="0" w:line="240" w:lineRule="auto"/>
        <w:ind w:left="720" w:hanging="720"/>
        <w:rPr>
          <w:rStyle w:val="SourceListChar"/>
        </w:rPr>
      </w:pPr>
    </w:p>
    <w:p w:rsidR="00F6701D" w:rsidRPr="00015D04" w:rsidRDefault="00F6701D" w:rsidP="00383D53">
      <w:pPr>
        <w:pStyle w:val="ResponseChoices"/>
      </w:pPr>
      <w:r w:rsidRPr="00015D04">
        <w:t>1</w:t>
      </w:r>
      <w:r w:rsidRPr="00015D04">
        <w:tab/>
        <w:t>Essential part of what BEING JEWISH means to you</w:t>
      </w:r>
    </w:p>
    <w:p w:rsidR="00F6701D" w:rsidRPr="00015D04" w:rsidRDefault="00F6701D" w:rsidP="00383D53">
      <w:pPr>
        <w:pStyle w:val="ResponseChoices"/>
      </w:pPr>
      <w:r w:rsidRPr="00015D04">
        <w:t>2</w:t>
      </w:r>
      <w:r w:rsidRPr="00015D04">
        <w:tab/>
        <w:t>Important but NOT essential</w:t>
      </w:r>
    </w:p>
    <w:p w:rsidR="00F6701D" w:rsidRPr="00015D04" w:rsidRDefault="00F6701D" w:rsidP="00383D53">
      <w:pPr>
        <w:pStyle w:val="ResponseChoices"/>
      </w:pPr>
      <w:r w:rsidRPr="00015D04">
        <w:t>3</w:t>
      </w:r>
      <w:r w:rsidRPr="00015D04">
        <w:tab/>
        <w:t>Not an important part of what BEING JEWISH means to you</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904BD4" w:rsidRDefault="00F6701D" w:rsidP="00383D53">
      <w:pPr>
        <w:pStyle w:val="ResponseChoices"/>
        <w:rPr>
          <w:rStyle w:val="InstructionsChar"/>
        </w:rPr>
      </w:pPr>
      <w:r w:rsidRPr="00015D04">
        <w:t>99</w:t>
      </w:r>
      <w:r w:rsidRPr="00015D04">
        <w:tab/>
        <w:t xml:space="preserve">Refused </w:t>
      </w:r>
      <w:r w:rsidRPr="00904BD4">
        <w:rPr>
          <w:rStyle w:val="InstructionsChar"/>
        </w:rPr>
        <w:t>(DO NOT READ)</w:t>
      </w:r>
    </w:p>
    <w:p w:rsidR="00F6701D" w:rsidRPr="00015D04" w:rsidRDefault="00F6701D" w:rsidP="00904BD4">
      <w:pPr>
        <w:keepNext/>
        <w:keepLines/>
        <w:spacing w:after="0" w:line="240" w:lineRule="auto"/>
        <w:rPr>
          <w:rStyle w:val="SourceListChar"/>
        </w:rPr>
      </w:pPr>
    </w:p>
    <w:p w:rsidR="00062C1E" w:rsidRPr="00062C1E" w:rsidRDefault="001C0F99" w:rsidP="001A0CAB">
      <w:pPr>
        <w:pStyle w:val="Instructions"/>
      </w:pPr>
      <w:r>
        <w:br w:type="page"/>
      </w:r>
      <w:r w:rsidR="00062C1E">
        <w:t xml:space="preserve">ASK IF </w:t>
      </w:r>
      <w:r w:rsidR="008B6DA6">
        <w:t>JEWISH</w:t>
      </w:r>
    </w:p>
    <w:p w:rsidR="00F6701D" w:rsidRPr="004B23CE" w:rsidRDefault="00F6701D" w:rsidP="001A0CAB">
      <w:pPr>
        <w:pStyle w:val="QueStem"/>
        <w:rPr>
          <w:rStyle w:val="SourceListChar"/>
          <w:color w:val="auto"/>
        </w:rPr>
      </w:pPr>
      <w:r w:rsidRPr="004B23CE">
        <w:rPr>
          <w:rStyle w:val="SourceListChar"/>
          <w:color w:val="auto"/>
        </w:rPr>
        <w:t>QA9</w:t>
      </w:r>
      <w:r w:rsidR="001C7B19" w:rsidRPr="004B23CE">
        <w:rPr>
          <w:rStyle w:val="SourceListChar"/>
          <w:color w:val="auto"/>
        </w:rPr>
        <w:t>REC</w:t>
      </w:r>
      <w:r w:rsidRPr="004B23CE">
        <w:rPr>
          <w:rStyle w:val="SourceListChar"/>
          <w:color w:val="auto"/>
        </w:rPr>
        <w:tab/>
        <w:t xml:space="preserve">And just in your own words, is there anything I have not mentioned that is an essential part of what being Jewish means to you?  </w:t>
      </w:r>
      <w:r w:rsidRPr="00904BD4">
        <w:rPr>
          <w:rStyle w:val="InstructionsChar"/>
        </w:rPr>
        <w:t>[IF RESPONDENT SAYS “no,” DO NOT PROBE FURTHER. IF RESPONDENT SAYS “yes,” AND DOES NOT ELABORATE, PROBE ONCE WITH “could you tell me what that is?</w:t>
      </w:r>
      <w:proofErr w:type="gramStart"/>
      <w:r w:rsidRPr="00904BD4">
        <w:rPr>
          <w:rStyle w:val="InstructionsChar"/>
        </w:rPr>
        <w:t>”;</w:t>
      </w:r>
      <w:proofErr w:type="gramEnd"/>
      <w:r w:rsidRPr="00904BD4">
        <w:rPr>
          <w:rStyle w:val="InstructionsChar"/>
        </w:rPr>
        <w:t xml:space="preserve"> RECORD UP TO THREE RESPONSES IN ORDER OF MENTION]</w:t>
      </w:r>
      <w:r w:rsidRPr="004B23CE">
        <w:rPr>
          <w:rStyle w:val="SourceListChar"/>
          <w:color w:val="auto"/>
        </w:rPr>
        <w:t xml:space="preserve"> </w:t>
      </w:r>
    </w:p>
    <w:p w:rsidR="001C7B19" w:rsidRPr="001C7B19" w:rsidRDefault="001C7B19" w:rsidP="001C7B19">
      <w:pPr>
        <w:spacing w:after="0" w:line="240" w:lineRule="auto"/>
        <w:ind w:left="1440" w:hanging="1440"/>
        <w:rPr>
          <w:rStyle w:val="SourceListChar"/>
          <w:b/>
          <w:color w:val="auto"/>
        </w:rPr>
      </w:pPr>
    </w:p>
    <w:p w:rsidR="001C7B19" w:rsidRPr="004B23CE" w:rsidRDefault="001C7B19" w:rsidP="001A0CAB">
      <w:pPr>
        <w:pStyle w:val="Instructions"/>
      </w:pPr>
      <w:r w:rsidRPr="004B23CE">
        <w:rPr>
          <w:rStyle w:val="SourceListChar"/>
          <w:color w:val="auto"/>
        </w:rPr>
        <w:t>[</w:t>
      </w:r>
      <w:r w:rsidR="00102755">
        <w:rPr>
          <w:rStyle w:val="SourceListChar"/>
          <w:color w:val="auto"/>
        </w:rPr>
        <w:t>INTERVIEWERS RECORDED UPTO THREE VERBATIM RESPONSES THAT</w:t>
      </w:r>
      <w:r w:rsidRPr="004B23CE">
        <w:rPr>
          <w:rStyle w:val="SourceListChar"/>
          <w:color w:val="auto"/>
        </w:rPr>
        <w:t xml:space="preserve"> ARE RECORDED IN THE DATASET AS QA9REC.</w:t>
      </w:r>
      <w:r w:rsidRPr="004B23CE">
        <w:t>1/QA9REC.2/QA9REC.3]</w:t>
      </w:r>
    </w:p>
    <w:p w:rsidR="00F6701D" w:rsidRPr="004B23CE" w:rsidRDefault="00F6701D" w:rsidP="00904BD4">
      <w:pPr>
        <w:pStyle w:val="Instructions"/>
      </w:pPr>
    </w:p>
    <w:p w:rsidR="00EF4232" w:rsidRPr="004B23CE" w:rsidRDefault="00102755" w:rsidP="004B23CE">
      <w:pPr>
        <w:pStyle w:val="ResponseChoices"/>
      </w:pPr>
      <w:r>
        <w:t>100</w:t>
      </w:r>
      <w:r>
        <w:tab/>
        <w:t>Total</w:t>
      </w:r>
      <w:r w:rsidR="00EF4232" w:rsidRPr="004B23CE">
        <w:t xml:space="preserve"> Family Related- Being Close to Your Family</w:t>
      </w:r>
    </w:p>
    <w:p w:rsidR="00EF4232" w:rsidRPr="001C0F99" w:rsidRDefault="00062C1E" w:rsidP="004B23CE">
      <w:pPr>
        <w:pStyle w:val="ResponseChoices"/>
      </w:pPr>
      <w:r w:rsidRPr="004B23CE">
        <w:t>110</w:t>
      </w:r>
      <w:r w:rsidR="00EF4232" w:rsidRPr="00733B91">
        <w:tab/>
      </w:r>
      <w:r w:rsidR="00102755">
        <w:t>Total</w:t>
      </w:r>
      <w:r w:rsidRPr="00C73DD5">
        <w:t xml:space="preserve"> Family Related- Providing Jewish Education to Children or Sharing Jewish Tradition with Children</w:t>
      </w:r>
    </w:p>
    <w:p w:rsidR="00062C1E" w:rsidRPr="00107282" w:rsidRDefault="00102755" w:rsidP="004B23CE">
      <w:pPr>
        <w:pStyle w:val="ResponseChoices"/>
      </w:pPr>
      <w:r>
        <w:t>200</w:t>
      </w:r>
      <w:r>
        <w:tab/>
        <w:t>Total</w:t>
      </w:r>
      <w:r w:rsidR="00062C1E" w:rsidRPr="00BE13A5">
        <w:t xml:space="preserve"> Jewish Commun</w:t>
      </w:r>
      <w:r w:rsidR="00062C1E" w:rsidRPr="00107282">
        <w:t>ity, History and Culture Related- Other</w:t>
      </w:r>
    </w:p>
    <w:p w:rsidR="00062C1E" w:rsidRPr="00107282" w:rsidRDefault="00102755" w:rsidP="00733B91">
      <w:pPr>
        <w:pStyle w:val="ResponseChoices"/>
      </w:pPr>
      <w:r>
        <w:t>210</w:t>
      </w:r>
      <w:r>
        <w:tab/>
        <w:t>Total</w:t>
      </w:r>
      <w:r w:rsidR="00062C1E" w:rsidRPr="00107282">
        <w:t xml:space="preserve"> Jewish Community, History and Culture Related- Fighting Hatred and Helping Others</w:t>
      </w:r>
    </w:p>
    <w:p w:rsidR="00062C1E" w:rsidRPr="00107282" w:rsidRDefault="00102755" w:rsidP="001C0F99">
      <w:pPr>
        <w:pStyle w:val="ResponseChoices"/>
      </w:pPr>
      <w:r>
        <w:t>220</w:t>
      </w:r>
      <w:r>
        <w:tab/>
        <w:t>Total</w:t>
      </w:r>
      <w:r w:rsidR="00062C1E" w:rsidRPr="00107282">
        <w:t xml:space="preserve"> Personal/Community Responsibility Related- Giving to philanthropy (</w:t>
      </w:r>
      <w:proofErr w:type="spellStart"/>
      <w:r w:rsidR="00062C1E" w:rsidRPr="00107282">
        <w:t>tzedaqa</w:t>
      </w:r>
      <w:proofErr w:type="spellEnd"/>
      <w:r w:rsidR="00062C1E" w:rsidRPr="00107282">
        <w:t>)</w:t>
      </w:r>
    </w:p>
    <w:p w:rsidR="00062C1E" w:rsidRPr="0085557E" w:rsidRDefault="00102755" w:rsidP="00BE13A5">
      <w:pPr>
        <w:pStyle w:val="ResponseChoices"/>
      </w:pPr>
      <w:r>
        <w:t>230</w:t>
      </w:r>
      <w:r>
        <w:tab/>
        <w:t>Total</w:t>
      </w:r>
      <w:r w:rsidR="00062C1E" w:rsidRPr="00465E90">
        <w:t xml:space="preserve"> Jewish Community, History and Cul</w:t>
      </w:r>
      <w:r w:rsidR="00062C1E" w:rsidRPr="0085557E">
        <w:t>ture Related- Speaking or participating in Hebrew Culture</w:t>
      </w:r>
    </w:p>
    <w:p w:rsidR="00062C1E" w:rsidRPr="00747D7C" w:rsidRDefault="00102755" w:rsidP="00107282">
      <w:pPr>
        <w:pStyle w:val="ResponseChoices"/>
      </w:pPr>
      <w:r>
        <w:t>245</w:t>
      </w:r>
      <w:r>
        <w:tab/>
        <w:t>Total</w:t>
      </w:r>
      <w:r w:rsidR="00062C1E" w:rsidRPr="00747D7C">
        <w:t xml:space="preserve"> Personal/Community Responsibility Related- Other</w:t>
      </w:r>
    </w:p>
    <w:p w:rsidR="00062C1E" w:rsidRPr="00747D7C" w:rsidRDefault="00102755" w:rsidP="00107282">
      <w:pPr>
        <w:pStyle w:val="ResponseChoices"/>
      </w:pPr>
      <w:r>
        <w:t>260</w:t>
      </w:r>
      <w:r>
        <w:tab/>
        <w:t>Total</w:t>
      </w:r>
      <w:r w:rsidR="00062C1E" w:rsidRPr="00747D7C">
        <w:t xml:space="preserve"> Jewish Community, History and Culture Related- Having a sense of belonging to the Jewish people</w:t>
      </w:r>
    </w:p>
    <w:p w:rsidR="00062C1E" w:rsidRPr="006C501E" w:rsidRDefault="00102755" w:rsidP="00107282">
      <w:pPr>
        <w:pStyle w:val="ResponseChoices"/>
      </w:pPr>
      <w:r>
        <w:t>270</w:t>
      </w:r>
      <w:r>
        <w:tab/>
        <w:t>Total</w:t>
      </w:r>
      <w:r w:rsidR="00062C1E" w:rsidRPr="00DE5488">
        <w:t xml:space="preserve"> Jewish Community, History and</w:t>
      </w:r>
      <w:r w:rsidR="00062C1E" w:rsidRPr="006C501E">
        <w:t xml:space="preserve"> Culture Related- Living in a Jewish community</w:t>
      </w:r>
    </w:p>
    <w:p w:rsidR="00062C1E" w:rsidRPr="00333AD9" w:rsidRDefault="00102755" w:rsidP="00465E90">
      <w:pPr>
        <w:pStyle w:val="ResponseChoices"/>
      </w:pPr>
      <w:r>
        <w:t>280</w:t>
      </w:r>
      <w:r>
        <w:tab/>
        <w:t>Total</w:t>
      </w:r>
      <w:r w:rsidR="003D48FD" w:rsidRPr="00DF6BC1">
        <w:t xml:space="preserve"> Jewish Community, History and Culture Related- Having knowledge about one’s history or roots</w:t>
      </w:r>
    </w:p>
    <w:p w:rsidR="003D48FD" w:rsidRPr="004B23CE" w:rsidRDefault="003D48FD" w:rsidP="0085557E">
      <w:pPr>
        <w:pStyle w:val="ResponseChoices"/>
      </w:pPr>
      <w:r w:rsidRPr="004B23CE">
        <w:t>300</w:t>
      </w:r>
      <w:r w:rsidRPr="004B23CE">
        <w:tab/>
        <w:t>Following Religious Traditions/Being Religious</w:t>
      </w:r>
    </w:p>
    <w:p w:rsidR="003D48FD" w:rsidRPr="004B23CE" w:rsidRDefault="003D48FD" w:rsidP="00747D7C">
      <w:pPr>
        <w:pStyle w:val="ResponseChoices"/>
      </w:pPr>
      <w:r w:rsidRPr="004B23CE">
        <w:t>400</w:t>
      </w:r>
      <w:r w:rsidRPr="004B23CE">
        <w:tab/>
        <w:t>Serving Israel/Supporting Israel</w:t>
      </w:r>
    </w:p>
    <w:p w:rsidR="00EF4232" w:rsidRPr="004B23CE" w:rsidRDefault="00062C1E" w:rsidP="00747D7C">
      <w:pPr>
        <w:pStyle w:val="ResponseChoices"/>
      </w:pPr>
      <w:r w:rsidRPr="004B23CE">
        <w:t>500</w:t>
      </w:r>
      <w:r w:rsidR="00EF4232" w:rsidRPr="004B23CE">
        <w:tab/>
      </w:r>
      <w:r w:rsidRPr="004B23CE">
        <w:t>Other</w:t>
      </w:r>
      <w:r w:rsidR="00EF4232" w:rsidRPr="004B23CE">
        <w:t xml:space="preserve"> </w:t>
      </w:r>
    </w:p>
    <w:p w:rsidR="00EF4232" w:rsidRDefault="00062C1E" w:rsidP="00DE5488">
      <w:pPr>
        <w:pStyle w:val="ResponseChoices"/>
      </w:pPr>
      <w:r w:rsidRPr="004B23CE">
        <w:t>600</w:t>
      </w:r>
      <w:r w:rsidR="00EF4232" w:rsidRPr="004B23CE">
        <w:tab/>
      </w:r>
      <w:r w:rsidRPr="004B23CE">
        <w:t>Don’t</w:t>
      </w:r>
      <w:bookmarkStart w:id="0" w:name="_GoBack"/>
      <w:bookmarkEnd w:id="0"/>
      <w:r w:rsidRPr="004B23CE">
        <w:t xml:space="preserve"> know</w:t>
      </w:r>
      <w:r w:rsidR="00EF4232" w:rsidRPr="004B23CE">
        <w:t xml:space="preserve"> </w:t>
      </w:r>
    </w:p>
    <w:p w:rsidR="00592274" w:rsidRPr="004B23CE" w:rsidRDefault="00592274" w:rsidP="00DE5488">
      <w:pPr>
        <w:pStyle w:val="ResponseChoices"/>
      </w:pPr>
      <w:r>
        <w:t>0</w:t>
      </w:r>
      <w:r>
        <w:tab/>
        <w:t>Respondent not asked/no response provided</w:t>
      </w:r>
    </w:p>
    <w:p w:rsidR="00EF4232" w:rsidRPr="004B23CE" w:rsidRDefault="00EF4232" w:rsidP="00904BD4">
      <w:pPr>
        <w:pStyle w:val="ResponseChoices"/>
      </w:pPr>
    </w:p>
    <w:p w:rsidR="00F6701D" w:rsidRPr="00015D04" w:rsidRDefault="00F6701D" w:rsidP="00383D53">
      <w:pPr>
        <w:spacing w:after="0" w:line="240" w:lineRule="auto"/>
        <w:rPr>
          <w:rFonts w:ascii="Verdana" w:hAnsi="Verdana"/>
        </w:rPr>
      </w:pPr>
    </w:p>
    <w:p w:rsidR="00CD5489" w:rsidRPr="00CD5489" w:rsidRDefault="003D48FD" w:rsidP="001A0CAB">
      <w:pPr>
        <w:pStyle w:val="Instructions"/>
      </w:pPr>
      <w:r>
        <w:br w:type="page"/>
      </w:r>
      <w:r w:rsidR="00CD5489">
        <w:t xml:space="preserve">ASK </w:t>
      </w:r>
      <w:r w:rsidR="007D3D26">
        <w:t>IF JEWISH/MUSLIM/CHRISTIAN</w:t>
      </w:r>
      <w:r w:rsidR="00CD5489">
        <w:t xml:space="preserve"> </w:t>
      </w:r>
    </w:p>
    <w:p w:rsidR="00F6701D" w:rsidRPr="00015D04" w:rsidRDefault="00CD5489" w:rsidP="001A0CAB">
      <w:pPr>
        <w:pStyle w:val="QueStem"/>
      </w:pPr>
      <w:r>
        <w:t>Q</w:t>
      </w:r>
      <w:r w:rsidR="00F6701D" w:rsidRPr="00015D04">
        <w:t>10</w:t>
      </w:r>
      <w:r>
        <w:t>Acmb</w:t>
      </w:r>
      <w:r w:rsidR="00F6701D" w:rsidRPr="00015D04">
        <w:tab/>
      </w:r>
      <w:r w:rsidR="007D3D26" w:rsidRPr="007D3D26">
        <w:t xml:space="preserve">In your opinion, can a person be </w:t>
      </w:r>
      <w:r w:rsidR="007D3D26" w:rsidRPr="007D3D26">
        <w:rPr>
          <w:b/>
        </w:rPr>
        <w:t>[JEWISH/MUSLIM/CHRISTIAN]</w:t>
      </w:r>
      <w:r w:rsidR="007D3D26" w:rsidRPr="007D3D26">
        <w:t xml:space="preserve"> if they </w:t>
      </w:r>
      <w:r w:rsidR="007D3D26" w:rsidRPr="007D3D26">
        <w:rPr>
          <w:b/>
        </w:rPr>
        <w:t>[INSERT]</w:t>
      </w:r>
      <w:r w:rsidR="002C71DD">
        <w:t xml:space="preserve">, or not?  </w:t>
      </w:r>
      <w:r w:rsidR="007D3D26" w:rsidRPr="007D3D26">
        <w:t>Do not believe in God</w:t>
      </w:r>
    </w:p>
    <w:p w:rsidR="00F6701D" w:rsidRPr="00015D04" w:rsidRDefault="00F6701D" w:rsidP="001A0CAB">
      <w:pPr>
        <w:pStyle w:val="QueStem"/>
        <w:rPr>
          <w:rStyle w:val="SourceListChar"/>
        </w:rPr>
      </w:pPr>
    </w:p>
    <w:p w:rsidR="002934B1" w:rsidRDefault="00F6701D" w:rsidP="00383D53">
      <w:pPr>
        <w:pStyle w:val="ResponseChoices"/>
      </w:pPr>
      <w:r w:rsidRPr="00015D04">
        <w:t>1</w:t>
      </w:r>
      <w:r w:rsidRPr="00015D04">
        <w:tab/>
        <w:t xml:space="preserve">Yes, can be </w:t>
      </w:r>
      <w:r w:rsidR="002934B1">
        <w:t>Jewish/Muslim/Christian</w:t>
      </w:r>
    </w:p>
    <w:p w:rsidR="00F6701D" w:rsidRPr="00015D04" w:rsidRDefault="00F6701D" w:rsidP="00383D53">
      <w:pPr>
        <w:pStyle w:val="ResponseChoices"/>
      </w:pPr>
      <w:r w:rsidRPr="00015D04">
        <w:t>2</w:t>
      </w:r>
      <w:r w:rsidRPr="00015D04">
        <w:tab/>
        <w:t>No, cannot be Jewish</w:t>
      </w:r>
      <w:r w:rsidR="002934B1">
        <w:t>/Muslim/Christian</w:t>
      </w:r>
    </w:p>
    <w:p w:rsidR="00F6701D" w:rsidRPr="00015D04" w:rsidRDefault="00F6701D" w:rsidP="00383D53">
      <w:pPr>
        <w:pStyle w:val="ResponseChoices"/>
      </w:pPr>
      <w:r w:rsidRPr="00015D04">
        <w:t>98</w:t>
      </w:r>
      <w:r w:rsidRPr="00015D04">
        <w:tab/>
        <w:t xml:space="preserve">Don’t know </w:t>
      </w:r>
      <w:r w:rsidRPr="001A0CAB">
        <w:rPr>
          <w:rStyle w:val="InstructionsChar"/>
        </w:rPr>
        <w:t>(DO NOT READ)</w:t>
      </w:r>
    </w:p>
    <w:p w:rsidR="00F6701D" w:rsidRPr="001A0CAB" w:rsidRDefault="00F6701D" w:rsidP="00383D53">
      <w:pPr>
        <w:pStyle w:val="ResponseChoices"/>
        <w:rPr>
          <w:rStyle w:val="InstructionsChar"/>
        </w:rPr>
      </w:pPr>
      <w:r w:rsidRPr="00015D04">
        <w:t>99</w:t>
      </w:r>
      <w:r w:rsidRPr="00015D04">
        <w:tab/>
        <w:t xml:space="preserve">Refused </w:t>
      </w:r>
      <w:r w:rsidRPr="001A0CAB">
        <w:rPr>
          <w:rStyle w:val="InstructionsChar"/>
        </w:rPr>
        <w:t>(DO NOT READ)</w:t>
      </w:r>
    </w:p>
    <w:p w:rsidR="002934B1" w:rsidRDefault="002934B1" w:rsidP="002934B1">
      <w:pPr>
        <w:pStyle w:val="ResponseChoices"/>
        <w:ind w:left="0" w:firstLine="0"/>
        <w:rPr>
          <w:b/>
        </w:rPr>
      </w:pPr>
    </w:p>
    <w:p w:rsidR="002934B1" w:rsidRPr="00062C1E" w:rsidRDefault="002934B1" w:rsidP="001A0CAB">
      <w:pPr>
        <w:pStyle w:val="Instructions"/>
      </w:pPr>
      <w:r>
        <w:t xml:space="preserve">ASK IF </w:t>
      </w:r>
      <w:r w:rsidR="008B6DA6">
        <w:t>JEWISH</w:t>
      </w:r>
    </w:p>
    <w:p w:rsidR="002934B1" w:rsidRDefault="002934B1" w:rsidP="001A0CAB">
      <w:pPr>
        <w:pStyle w:val="QueStem"/>
      </w:pPr>
      <w:r>
        <w:t>Q</w:t>
      </w:r>
      <w:r w:rsidR="002C71DD">
        <w:t>A</w:t>
      </w:r>
      <w:r w:rsidRPr="00015D04">
        <w:t>10</w:t>
      </w:r>
      <w:r>
        <w:t>b</w:t>
      </w:r>
      <w:r w:rsidRPr="00015D04">
        <w:tab/>
      </w:r>
      <w:r w:rsidR="007D3D26" w:rsidRPr="007D3D26">
        <w:t xml:space="preserve">In your opinion, can a person be Jewish if they </w:t>
      </w:r>
      <w:r w:rsidR="007D3D26" w:rsidRPr="007D3D26">
        <w:rPr>
          <w:b/>
        </w:rPr>
        <w:t>[INSERT]</w:t>
      </w:r>
      <w:r w:rsidR="007D3D26" w:rsidRPr="007D3D26">
        <w:t>, or not?</w:t>
      </w:r>
      <w:r w:rsidR="007D3D26">
        <w:t xml:space="preserve"> </w:t>
      </w:r>
      <w:r w:rsidR="007D3D26" w:rsidRPr="007D3D26">
        <w:t>Work on the Sabbath</w:t>
      </w:r>
    </w:p>
    <w:p w:rsidR="00B6776D" w:rsidRPr="00015D04" w:rsidRDefault="00B6776D" w:rsidP="002934B1">
      <w:pPr>
        <w:spacing w:after="0" w:line="240" w:lineRule="auto"/>
        <w:ind w:left="720" w:hanging="720"/>
        <w:rPr>
          <w:rFonts w:ascii="Verdana" w:hAnsi="Verdana"/>
          <w:sz w:val="18"/>
          <w:szCs w:val="18"/>
        </w:rPr>
      </w:pPr>
    </w:p>
    <w:p w:rsidR="002934B1" w:rsidRPr="00015D04" w:rsidRDefault="002934B1" w:rsidP="002934B1">
      <w:pPr>
        <w:pStyle w:val="ResponseChoices"/>
      </w:pPr>
      <w:r w:rsidRPr="00015D04">
        <w:t>1</w:t>
      </w:r>
      <w:r w:rsidRPr="00015D04">
        <w:tab/>
        <w:t>Yes, can be Jewish</w:t>
      </w:r>
    </w:p>
    <w:p w:rsidR="002934B1" w:rsidRPr="00015D04" w:rsidRDefault="002934B1" w:rsidP="002934B1">
      <w:pPr>
        <w:pStyle w:val="ResponseChoices"/>
      </w:pPr>
      <w:r w:rsidRPr="00015D04">
        <w:t>2</w:t>
      </w:r>
      <w:r w:rsidRPr="00015D04">
        <w:tab/>
        <w:t>No, cannot be Jewish</w:t>
      </w:r>
    </w:p>
    <w:p w:rsidR="002934B1" w:rsidRPr="00015D04" w:rsidRDefault="002934B1" w:rsidP="002934B1">
      <w:pPr>
        <w:pStyle w:val="ResponseChoices"/>
      </w:pPr>
      <w:r w:rsidRPr="00015D04">
        <w:t>98</w:t>
      </w:r>
      <w:r w:rsidRPr="00015D04">
        <w:tab/>
        <w:t xml:space="preserve">Don’t know </w:t>
      </w:r>
      <w:r w:rsidRPr="001A0CAB">
        <w:rPr>
          <w:rStyle w:val="InstructionsChar"/>
        </w:rPr>
        <w:t>(DO NOT READ)</w:t>
      </w:r>
    </w:p>
    <w:p w:rsidR="002934B1" w:rsidRPr="001A0CAB" w:rsidRDefault="002934B1" w:rsidP="002934B1">
      <w:pPr>
        <w:pStyle w:val="ResponseChoices"/>
        <w:rPr>
          <w:rStyle w:val="InstructionsChar"/>
        </w:rPr>
      </w:pPr>
      <w:r w:rsidRPr="00015D04">
        <w:t>99</w:t>
      </w:r>
      <w:r w:rsidRPr="00015D04">
        <w:tab/>
        <w:t xml:space="preserve">Refused </w:t>
      </w:r>
      <w:r w:rsidRPr="001A0CAB">
        <w:rPr>
          <w:rStyle w:val="InstructionsChar"/>
        </w:rPr>
        <w:t>(DO NOT READ)</w:t>
      </w:r>
    </w:p>
    <w:p w:rsidR="007D3D26" w:rsidRDefault="007D3D26" w:rsidP="007D3D26">
      <w:pPr>
        <w:spacing w:after="0" w:line="240" w:lineRule="auto"/>
        <w:rPr>
          <w:rFonts w:ascii="Verdana" w:hAnsi="Verdana"/>
          <w:b/>
          <w:sz w:val="18"/>
          <w:szCs w:val="18"/>
        </w:rPr>
      </w:pPr>
    </w:p>
    <w:p w:rsidR="007D3D26" w:rsidRDefault="007D3D26" w:rsidP="007D3D26">
      <w:pPr>
        <w:spacing w:after="0" w:line="240" w:lineRule="auto"/>
        <w:rPr>
          <w:rFonts w:ascii="Verdana" w:hAnsi="Verdana"/>
          <w:b/>
          <w:sz w:val="18"/>
          <w:szCs w:val="18"/>
        </w:rPr>
      </w:pPr>
      <w:r>
        <w:rPr>
          <w:rFonts w:ascii="Verdana" w:hAnsi="Verdana"/>
          <w:b/>
          <w:sz w:val="18"/>
          <w:szCs w:val="18"/>
        </w:rPr>
        <w:t xml:space="preserve">ASK IF JEWISH/MUSLIM/CHRISTIAN </w:t>
      </w:r>
    </w:p>
    <w:p w:rsidR="007D3D26" w:rsidRPr="00015D04" w:rsidRDefault="007D3D26" w:rsidP="00904BD4">
      <w:pPr>
        <w:pStyle w:val="QueStem"/>
      </w:pPr>
      <w:r>
        <w:t>Q</w:t>
      </w:r>
      <w:r w:rsidRPr="00015D04">
        <w:t>10</w:t>
      </w:r>
      <w:r>
        <w:t>Ccmb/Q10Mcmb</w:t>
      </w:r>
      <w:r w:rsidRPr="00015D04">
        <w:tab/>
      </w:r>
      <w:r w:rsidRPr="007D3D26">
        <w:t xml:space="preserve">In your opinion, can a person be </w:t>
      </w:r>
      <w:r w:rsidRPr="00904BD4">
        <w:rPr>
          <w:rStyle w:val="InstructionsChar"/>
        </w:rPr>
        <w:t>[JEWISH/MUSLIM/CHRISTIAN] if they [READ IF JEWISH: c. Are strongly critical of the state of Israel; m. READ IF MUSLIM/CHRISTIAN: Accept Israel as a Jewish state]</w:t>
      </w:r>
      <w:r>
        <w:t>, or not?</w:t>
      </w:r>
    </w:p>
    <w:p w:rsidR="007D3D26" w:rsidRPr="00015D04" w:rsidRDefault="007D3D26" w:rsidP="00904BD4">
      <w:pPr>
        <w:pStyle w:val="QueStem"/>
      </w:pPr>
    </w:p>
    <w:p w:rsidR="007D3D26" w:rsidRPr="00015D04" w:rsidRDefault="007D3D26" w:rsidP="007D3D26">
      <w:pPr>
        <w:pStyle w:val="ResponseChoices"/>
      </w:pPr>
      <w:r w:rsidRPr="00015D04">
        <w:t>1</w:t>
      </w:r>
      <w:r w:rsidRPr="00015D04">
        <w:tab/>
        <w:t>Yes, can be Jewish</w:t>
      </w:r>
      <w:r>
        <w:t>/Muslim/Christian</w:t>
      </w:r>
    </w:p>
    <w:p w:rsidR="007D3D26" w:rsidRPr="00015D04" w:rsidRDefault="007D3D26" w:rsidP="007D3D26">
      <w:pPr>
        <w:pStyle w:val="ResponseChoices"/>
      </w:pPr>
      <w:r w:rsidRPr="00015D04">
        <w:t>2</w:t>
      </w:r>
      <w:r w:rsidRPr="00015D04">
        <w:tab/>
        <w:t>No, cannot be Jewish</w:t>
      </w:r>
      <w:r>
        <w:t>/Muslim/Christian</w:t>
      </w:r>
    </w:p>
    <w:p w:rsidR="007D3D26" w:rsidRPr="00015D04" w:rsidRDefault="007D3D26" w:rsidP="007D3D26">
      <w:pPr>
        <w:pStyle w:val="ResponseChoices"/>
      </w:pPr>
      <w:r w:rsidRPr="00015D04">
        <w:t>98</w:t>
      </w:r>
      <w:r w:rsidRPr="00015D04">
        <w:tab/>
        <w:t xml:space="preserve">Don’t know </w:t>
      </w:r>
      <w:r w:rsidRPr="00904BD4">
        <w:rPr>
          <w:rStyle w:val="InstructionsChar"/>
        </w:rPr>
        <w:t>(DO NOT READ)</w:t>
      </w:r>
    </w:p>
    <w:p w:rsidR="007D3D26" w:rsidRPr="00904BD4" w:rsidRDefault="007D3D26" w:rsidP="007D3D26">
      <w:pPr>
        <w:pStyle w:val="ResponseChoices"/>
        <w:rPr>
          <w:rStyle w:val="InstructionsChar"/>
        </w:rPr>
      </w:pPr>
      <w:r w:rsidRPr="00015D04">
        <w:t>99</w:t>
      </w:r>
      <w:r w:rsidRPr="00015D04">
        <w:tab/>
        <w:t xml:space="preserve">Refused </w:t>
      </w:r>
      <w:r w:rsidRPr="00904BD4">
        <w:rPr>
          <w:rStyle w:val="InstructionsChar"/>
        </w:rPr>
        <w:t>(DO NOT READ)</w:t>
      </w:r>
    </w:p>
    <w:p w:rsidR="002C71DD" w:rsidRDefault="002C71DD" w:rsidP="002C71DD">
      <w:pPr>
        <w:spacing w:after="0" w:line="240" w:lineRule="auto"/>
        <w:rPr>
          <w:rFonts w:ascii="Verdana" w:hAnsi="Verdana"/>
          <w:b/>
          <w:sz w:val="18"/>
          <w:szCs w:val="18"/>
        </w:rPr>
      </w:pPr>
    </w:p>
    <w:p w:rsidR="00EA75C5" w:rsidRPr="00062C1E" w:rsidRDefault="00EA75C5" w:rsidP="00A324AA">
      <w:pPr>
        <w:pStyle w:val="Instructions"/>
      </w:pPr>
      <w:r>
        <w:t xml:space="preserve">ASK IF </w:t>
      </w:r>
      <w:r w:rsidR="008B6DA6">
        <w:t>JEWISH</w:t>
      </w:r>
    </w:p>
    <w:p w:rsidR="00EA75C5" w:rsidRDefault="00EA75C5" w:rsidP="00904BD4">
      <w:pPr>
        <w:pStyle w:val="QueStem"/>
      </w:pPr>
      <w:r w:rsidRPr="00EA75C5">
        <w:t>QA10</w:t>
      </w:r>
      <w:r w:rsidRPr="00EA75C5">
        <w:tab/>
        <w:t xml:space="preserve">In your opinion, can a person be Jewish if they </w:t>
      </w:r>
      <w:r w:rsidRPr="00EA75C5">
        <w:rPr>
          <w:b/>
        </w:rPr>
        <w:t>[INSERT]</w:t>
      </w:r>
      <w:r w:rsidRPr="00EA75C5">
        <w:t xml:space="preserve">, or not? And can a person be Jewish if they </w:t>
      </w:r>
      <w:r w:rsidRPr="00EA75C5">
        <w:rPr>
          <w:b/>
        </w:rPr>
        <w:t>[INSERT]</w:t>
      </w:r>
      <w:r w:rsidRPr="00EA75C5">
        <w:t>, or not?</w:t>
      </w:r>
    </w:p>
    <w:p w:rsidR="00EA75C5" w:rsidRDefault="00EA75C5" w:rsidP="00EA75C5">
      <w:pPr>
        <w:pStyle w:val="ResponseChoices"/>
        <w:ind w:left="0" w:firstLine="0"/>
      </w:pPr>
    </w:p>
    <w:p w:rsidR="00EA75C5" w:rsidRDefault="00EA75C5" w:rsidP="00904BD4">
      <w:pPr>
        <w:pStyle w:val="QueStem"/>
      </w:pPr>
      <w:r>
        <w:t>d.</w:t>
      </w:r>
      <w:r>
        <w:tab/>
        <w:t xml:space="preserve">Believe that Jesus was the messiah </w:t>
      </w:r>
    </w:p>
    <w:p w:rsidR="00EA75C5" w:rsidRDefault="00EA75C5" w:rsidP="00904BD4">
      <w:pPr>
        <w:pStyle w:val="QueStem"/>
      </w:pPr>
      <w:r>
        <w:t>e.</w:t>
      </w:r>
      <w:r>
        <w:tab/>
        <w:t xml:space="preserve">Were converted to Judaism by a non-Orthodox Rabbi </w:t>
      </w:r>
    </w:p>
    <w:p w:rsidR="00EA75C5" w:rsidRDefault="00EA75C5" w:rsidP="00904BD4">
      <w:pPr>
        <w:pStyle w:val="QueStem"/>
      </w:pPr>
    </w:p>
    <w:p w:rsidR="00EA75C5" w:rsidRDefault="00EA75C5" w:rsidP="00EA75C5">
      <w:pPr>
        <w:pStyle w:val="ResponseChoices"/>
      </w:pPr>
      <w:r>
        <w:t>1</w:t>
      </w:r>
      <w:r>
        <w:tab/>
        <w:t>Yes, can be Jewish</w:t>
      </w:r>
    </w:p>
    <w:p w:rsidR="00EA75C5" w:rsidRDefault="00EA75C5" w:rsidP="00EA75C5">
      <w:pPr>
        <w:pStyle w:val="ResponseChoices"/>
      </w:pPr>
      <w:r>
        <w:t>2</w:t>
      </w:r>
      <w:r>
        <w:tab/>
        <w:t>No, cannot be Jewish</w:t>
      </w:r>
    </w:p>
    <w:p w:rsidR="00EA75C5" w:rsidRDefault="00EA75C5" w:rsidP="00EA75C5">
      <w:pPr>
        <w:pStyle w:val="ResponseChoices"/>
      </w:pPr>
      <w:r>
        <w:t>98</w:t>
      </w:r>
      <w:r>
        <w:tab/>
        <w:t xml:space="preserve">Don’t know </w:t>
      </w:r>
      <w:r w:rsidRPr="00904BD4">
        <w:rPr>
          <w:rStyle w:val="InstructionsChar"/>
          <w:rFonts w:eastAsiaTheme="majorEastAsia"/>
        </w:rPr>
        <w:t>(DO NOT READ)</w:t>
      </w:r>
    </w:p>
    <w:p w:rsidR="002934B1" w:rsidRDefault="00EA75C5" w:rsidP="00EA75C5">
      <w:pPr>
        <w:pStyle w:val="ResponseChoices"/>
        <w:ind w:left="0" w:firstLine="720"/>
      </w:pPr>
      <w:r>
        <w:t>99</w:t>
      </w:r>
      <w:r>
        <w:tab/>
        <w:t xml:space="preserve">Refused </w:t>
      </w:r>
      <w:r w:rsidRPr="00904BD4">
        <w:rPr>
          <w:rStyle w:val="InstructionsChar"/>
        </w:rPr>
        <w:t>(DO NOT READ)</w:t>
      </w:r>
    </w:p>
    <w:p w:rsidR="002C71DD" w:rsidRPr="00015D04" w:rsidRDefault="002C71DD" w:rsidP="002934B1">
      <w:pPr>
        <w:pStyle w:val="ResponseChoices"/>
        <w:ind w:left="0" w:firstLine="0"/>
      </w:pPr>
    </w:p>
    <w:p w:rsidR="002C71DD" w:rsidRDefault="002C71DD" w:rsidP="00A324AA">
      <w:pPr>
        <w:pStyle w:val="Instructions"/>
      </w:pPr>
      <w:r>
        <w:t xml:space="preserve">ASK IF JEWISH/MUSLIM/CHRISTIAN </w:t>
      </w:r>
    </w:p>
    <w:p w:rsidR="002C71DD" w:rsidRDefault="002C71DD" w:rsidP="00904BD4">
      <w:pPr>
        <w:pStyle w:val="QueStem"/>
      </w:pPr>
      <w:r>
        <w:t>Q</w:t>
      </w:r>
      <w:r w:rsidRPr="00015D04">
        <w:t>10</w:t>
      </w:r>
      <w:r>
        <w:t>Fcmb/Q10Lcmb</w:t>
      </w:r>
      <w:r w:rsidRPr="00015D04">
        <w:tab/>
      </w:r>
      <w:r w:rsidRPr="002C71DD">
        <w:t xml:space="preserve">In your opinion, can a person be </w:t>
      </w:r>
      <w:r w:rsidRPr="00904BD4">
        <w:rPr>
          <w:rStyle w:val="InstructionsChar"/>
        </w:rPr>
        <w:t>[JEWISH/MUSLIM/CHRISTIAN] if they [INSERT], or not? [f. READ IF JEWISH: Support; l. READ IF MUSLIM/CHRISTIAN: Do not support]</w:t>
      </w:r>
      <w:r w:rsidRPr="002C71DD">
        <w:t xml:space="preserve"> the Palestinian’s right of return</w:t>
      </w:r>
    </w:p>
    <w:p w:rsidR="004B23CE" w:rsidRPr="00015D04" w:rsidRDefault="004B23CE" w:rsidP="00904BD4">
      <w:pPr>
        <w:pStyle w:val="QueStem"/>
      </w:pPr>
    </w:p>
    <w:p w:rsidR="002C71DD" w:rsidRPr="00015D04" w:rsidRDefault="002C71DD" w:rsidP="002C71DD">
      <w:pPr>
        <w:pStyle w:val="ResponseChoices"/>
      </w:pPr>
      <w:r w:rsidRPr="00015D04">
        <w:t>1</w:t>
      </w:r>
      <w:r w:rsidRPr="00015D04">
        <w:tab/>
        <w:t>Yes, can be Jewish</w:t>
      </w:r>
      <w:r>
        <w:t>/Muslim/Christian</w:t>
      </w:r>
    </w:p>
    <w:p w:rsidR="002C71DD" w:rsidRPr="00015D04" w:rsidRDefault="002C71DD" w:rsidP="002C71DD">
      <w:pPr>
        <w:pStyle w:val="ResponseChoices"/>
      </w:pPr>
      <w:r w:rsidRPr="00015D04">
        <w:t>2</w:t>
      </w:r>
      <w:r w:rsidRPr="00015D04">
        <w:tab/>
        <w:t>No, cannot be Jewish</w:t>
      </w:r>
      <w:r>
        <w:t>/Muslim/Christian</w:t>
      </w:r>
    </w:p>
    <w:p w:rsidR="002C71DD" w:rsidRPr="00015D04" w:rsidRDefault="002C71DD" w:rsidP="002C71DD">
      <w:pPr>
        <w:pStyle w:val="ResponseChoices"/>
      </w:pPr>
      <w:r w:rsidRPr="00015D04">
        <w:t>98</w:t>
      </w:r>
      <w:r w:rsidRPr="00015D04">
        <w:tab/>
        <w:t xml:space="preserve">Don’t know </w:t>
      </w:r>
      <w:r w:rsidRPr="00904BD4">
        <w:rPr>
          <w:rStyle w:val="InstructionsChar"/>
        </w:rPr>
        <w:t>(DO NOT READ)</w:t>
      </w:r>
    </w:p>
    <w:p w:rsidR="002C71DD" w:rsidRPr="00904BD4" w:rsidRDefault="002C71DD" w:rsidP="002C71DD">
      <w:pPr>
        <w:pStyle w:val="ResponseChoices"/>
        <w:rPr>
          <w:rStyle w:val="InstructionsChar"/>
        </w:rPr>
      </w:pPr>
      <w:r w:rsidRPr="00015D04">
        <w:t>99</w:t>
      </w:r>
      <w:r w:rsidRPr="00015D04">
        <w:tab/>
        <w:t xml:space="preserve">Refused </w:t>
      </w:r>
      <w:r w:rsidRPr="00904BD4">
        <w:rPr>
          <w:rStyle w:val="InstructionsChar"/>
        </w:rPr>
        <w:t>(DO NOT READ)</w:t>
      </w:r>
    </w:p>
    <w:p w:rsidR="002C71DD" w:rsidRDefault="002C71DD" w:rsidP="002C71DD">
      <w:pPr>
        <w:pStyle w:val="ResponseChoices"/>
        <w:ind w:left="0" w:firstLine="0"/>
        <w:rPr>
          <w:b/>
        </w:rPr>
      </w:pPr>
    </w:p>
    <w:p w:rsidR="002C71DD" w:rsidRPr="002C71DD" w:rsidRDefault="001C0F99" w:rsidP="00A324AA">
      <w:pPr>
        <w:pStyle w:val="Instructions"/>
      </w:pPr>
      <w:r>
        <w:br w:type="page"/>
      </w:r>
      <w:r w:rsidR="002C71DD">
        <w:t xml:space="preserve">ASK IF MUSLIM </w:t>
      </w:r>
    </w:p>
    <w:p w:rsidR="002C71DD" w:rsidRPr="00015D04" w:rsidRDefault="002C71DD" w:rsidP="00904BD4">
      <w:pPr>
        <w:pStyle w:val="QueStem"/>
        <w:rPr>
          <w:color w:val="808080" w:themeColor="background1" w:themeShade="80"/>
        </w:rPr>
      </w:pPr>
      <w:r w:rsidRPr="00015D04">
        <w:t>QB10</w:t>
      </w:r>
      <w:r w:rsidRPr="00015D04">
        <w:tab/>
        <w:t xml:space="preserve">In your opinion, can a person be Muslim if they </w:t>
      </w:r>
      <w:r w:rsidRPr="00015D04">
        <w:rPr>
          <w:b/>
        </w:rPr>
        <w:t>[INSERT]</w:t>
      </w:r>
      <w:r w:rsidRPr="00015D04">
        <w:t xml:space="preserve">, or not? And can a person be Muslim if they </w:t>
      </w:r>
      <w:r w:rsidRPr="00015D04">
        <w:rPr>
          <w:b/>
        </w:rPr>
        <w:t>[INSERT]</w:t>
      </w:r>
      <w:r w:rsidRPr="00015D04">
        <w:t>, or not?</w:t>
      </w:r>
      <w:r w:rsidRPr="00015D04">
        <w:rPr>
          <w:b/>
        </w:rPr>
        <w:t xml:space="preserve"> </w:t>
      </w:r>
    </w:p>
    <w:p w:rsidR="002C71DD" w:rsidRPr="00015D04" w:rsidRDefault="002C71DD" w:rsidP="002C71DD">
      <w:pPr>
        <w:spacing w:after="0" w:line="240" w:lineRule="auto"/>
        <w:ind w:left="720" w:hanging="720"/>
        <w:rPr>
          <w:rFonts w:ascii="Verdana" w:hAnsi="Verdana"/>
          <w:sz w:val="18"/>
          <w:szCs w:val="18"/>
        </w:rPr>
      </w:pPr>
    </w:p>
    <w:p w:rsidR="002C71DD" w:rsidRPr="00015D04" w:rsidRDefault="002C71DD" w:rsidP="004B23CE">
      <w:pPr>
        <w:pStyle w:val="QueStem"/>
        <w:rPr>
          <w:color w:val="808080" w:themeColor="background1" w:themeShade="80"/>
        </w:rPr>
      </w:pPr>
      <w:r w:rsidRPr="00015D04">
        <w:t>g.</w:t>
      </w:r>
      <w:r w:rsidRPr="00015D04">
        <w:tab/>
        <w:t xml:space="preserve">Do not pray several times a day </w:t>
      </w:r>
    </w:p>
    <w:p w:rsidR="002C71DD" w:rsidRPr="00015D04" w:rsidRDefault="002C71DD" w:rsidP="00904BD4">
      <w:pPr>
        <w:pStyle w:val="QueStem"/>
        <w:rPr>
          <w:rStyle w:val="SourceListChar"/>
        </w:rPr>
      </w:pPr>
      <w:r w:rsidRPr="00015D04">
        <w:t>h.</w:t>
      </w:r>
      <w:r w:rsidRPr="00015D04">
        <w:tab/>
        <w:t xml:space="preserve">Believe that there were Prophets after Muhammad </w:t>
      </w:r>
    </w:p>
    <w:p w:rsidR="002C71DD" w:rsidRPr="00015D04" w:rsidRDefault="002C71DD" w:rsidP="00904BD4">
      <w:pPr>
        <w:pStyle w:val="QueStem"/>
        <w:rPr>
          <w:rStyle w:val="SourceListChar"/>
        </w:rPr>
      </w:pPr>
      <w:r w:rsidRPr="00015D04">
        <w:t>i.</w:t>
      </w:r>
      <w:r w:rsidRPr="00015D04">
        <w:tab/>
        <w:t xml:space="preserve">Do not fast during Ramadan even though they are physically capable of fasting </w:t>
      </w:r>
    </w:p>
    <w:p w:rsidR="002C71DD" w:rsidRPr="00015D04" w:rsidRDefault="002C71DD" w:rsidP="002C71DD">
      <w:pPr>
        <w:spacing w:after="0" w:line="240" w:lineRule="auto"/>
        <w:rPr>
          <w:rFonts w:ascii="Verdana" w:hAnsi="Verdana"/>
          <w:sz w:val="18"/>
          <w:szCs w:val="18"/>
        </w:rPr>
      </w:pPr>
    </w:p>
    <w:p w:rsidR="002C71DD" w:rsidRPr="00015D04" w:rsidRDefault="002C71DD" w:rsidP="002C71DD">
      <w:pPr>
        <w:pStyle w:val="ResponseChoices"/>
      </w:pPr>
      <w:r w:rsidRPr="00015D04">
        <w:t>1</w:t>
      </w:r>
      <w:r w:rsidRPr="00015D04">
        <w:tab/>
        <w:t>Yes, can be Muslim</w:t>
      </w:r>
    </w:p>
    <w:p w:rsidR="002C71DD" w:rsidRPr="00015D04" w:rsidRDefault="002C71DD" w:rsidP="002C71DD">
      <w:pPr>
        <w:pStyle w:val="ResponseChoices"/>
      </w:pPr>
      <w:r w:rsidRPr="00015D04">
        <w:t>2</w:t>
      </w:r>
      <w:r w:rsidRPr="00015D04">
        <w:tab/>
        <w:t>No, cannot be Muslim</w:t>
      </w:r>
    </w:p>
    <w:p w:rsidR="002C71DD" w:rsidRPr="00015D04" w:rsidRDefault="002C71DD" w:rsidP="002C71DD">
      <w:pPr>
        <w:pStyle w:val="ResponseChoices"/>
      </w:pPr>
      <w:r w:rsidRPr="00015D04">
        <w:t>98</w:t>
      </w:r>
      <w:r w:rsidRPr="00015D04">
        <w:tab/>
        <w:t xml:space="preserve">Don’t know </w:t>
      </w:r>
      <w:r w:rsidRPr="00904BD4">
        <w:rPr>
          <w:rStyle w:val="InstructionsChar"/>
        </w:rPr>
        <w:t>(DO NOT READ)</w:t>
      </w:r>
    </w:p>
    <w:p w:rsidR="002C71DD" w:rsidRPr="00904BD4" w:rsidRDefault="002C71DD" w:rsidP="002C71DD">
      <w:pPr>
        <w:pStyle w:val="ResponseChoices"/>
        <w:rPr>
          <w:rStyle w:val="InstructionsChar"/>
        </w:rPr>
      </w:pPr>
      <w:r w:rsidRPr="00015D04">
        <w:t>99</w:t>
      </w:r>
      <w:r w:rsidRPr="00015D04">
        <w:tab/>
        <w:t xml:space="preserve">Refused </w:t>
      </w:r>
      <w:r w:rsidRPr="00904BD4">
        <w:rPr>
          <w:rStyle w:val="InstructionsChar"/>
        </w:rPr>
        <w:t>(DO NOT READ)</w:t>
      </w:r>
    </w:p>
    <w:p w:rsidR="002C71DD" w:rsidRDefault="002C71DD" w:rsidP="002C71DD">
      <w:pPr>
        <w:pStyle w:val="ResponseChoices"/>
        <w:ind w:left="0" w:firstLine="0"/>
        <w:rPr>
          <w:b/>
        </w:rPr>
      </w:pPr>
    </w:p>
    <w:p w:rsidR="00EA75C5" w:rsidRPr="00EA75C5" w:rsidRDefault="00EA75C5" w:rsidP="00A324AA">
      <w:pPr>
        <w:pStyle w:val="Instructions"/>
      </w:pPr>
      <w:r>
        <w:t xml:space="preserve">ASK IF CHRISTIAN </w:t>
      </w:r>
    </w:p>
    <w:p w:rsidR="00EA75C5" w:rsidRPr="00015D04" w:rsidRDefault="00EA75C5" w:rsidP="00904BD4">
      <w:pPr>
        <w:pStyle w:val="QueStem"/>
      </w:pPr>
      <w:r w:rsidRPr="00015D04">
        <w:t>QC10</w:t>
      </w:r>
      <w:r w:rsidRPr="00015D04">
        <w:tab/>
        <w:t xml:space="preserve">In your opinion, can a person be Christian if they </w:t>
      </w:r>
      <w:r w:rsidRPr="00015D04">
        <w:rPr>
          <w:b/>
        </w:rPr>
        <w:t>[INSERT]</w:t>
      </w:r>
      <w:r w:rsidRPr="00015D04">
        <w:t xml:space="preserve">, or not? And can a person be Christian if they </w:t>
      </w:r>
      <w:r w:rsidRPr="00015D04">
        <w:rPr>
          <w:b/>
        </w:rPr>
        <w:t>[INSERT]</w:t>
      </w:r>
      <w:r w:rsidRPr="00015D04">
        <w:t>, or not?</w:t>
      </w:r>
      <w:r w:rsidRPr="00015D04">
        <w:rPr>
          <w:b/>
        </w:rPr>
        <w:t xml:space="preserve"> </w:t>
      </w:r>
    </w:p>
    <w:p w:rsidR="00EA75C5" w:rsidRPr="00015D04" w:rsidRDefault="00EA75C5" w:rsidP="00904BD4">
      <w:pPr>
        <w:pStyle w:val="QueStem"/>
      </w:pPr>
    </w:p>
    <w:p w:rsidR="00EA75C5" w:rsidRPr="00015D04" w:rsidRDefault="00EA75C5" w:rsidP="004B23CE">
      <w:pPr>
        <w:pStyle w:val="QueStem"/>
        <w:rPr>
          <w:color w:val="808080" w:themeColor="background1" w:themeShade="80"/>
        </w:rPr>
      </w:pPr>
      <w:r w:rsidRPr="00015D04">
        <w:t>j.</w:t>
      </w:r>
      <w:r w:rsidRPr="00015D04">
        <w:tab/>
        <w:t xml:space="preserve">Never go to church </w:t>
      </w:r>
    </w:p>
    <w:p w:rsidR="00EA75C5" w:rsidRPr="00015D04" w:rsidRDefault="00EA75C5" w:rsidP="00904BD4">
      <w:pPr>
        <w:pStyle w:val="QueStem"/>
        <w:rPr>
          <w:rStyle w:val="SourceListChar"/>
        </w:rPr>
      </w:pPr>
      <w:r w:rsidRPr="00015D04">
        <w:t>k.</w:t>
      </w:r>
      <w:r w:rsidRPr="00015D04">
        <w:tab/>
        <w:t xml:space="preserve">Do not evangelize, or bring the message of Christ to others </w:t>
      </w:r>
    </w:p>
    <w:p w:rsidR="00EA75C5" w:rsidRPr="00015D04" w:rsidRDefault="00EA75C5" w:rsidP="00904BD4">
      <w:pPr>
        <w:pStyle w:val="QueStem"/>
        <w:rPr>
          <w:rStyle w:val="SourceListChar"/>
        </w:rPr>
      </w:pPr>
    </w:p>
    <w:p w:rsidR="00EA75C5" w:rsidRPr="00015D04" w:rsidRDefault="00EA75C5" w:rsidP="00EA75C5">
      <w:pPr>
        <w:pStyle w:val="ResponseChoices"/>
      </w:pPr>
      <w:r w:rsidRPr="00015D04">
        <w:t>1</w:t>
      </w:r>
      <w:r w:rsidRPr="00015D04">
        <w:tab/>
        <w:t>Yes, can be Christian</w:t>
      </w:r>
    </w:p>
    <w:p w:rsidR="00EA75C5" w:rsidRPr="00015D04" w:rsidRDefault="00EA75C5" w:rsidP="00EA75C5">
      <w:pPr>
        <w:pStyle w:val="ResponseChoices"/>
      </w:pPr>
      <w:r w:rsidRPr="00015D04">
        <w:t>2</w:t>
      </w:r>
      <w:r w:rsidRPr="00015D04">
        <w:tab/>
        <w:t>No, cannot be Christian</w:t>
      </w:r>
    </w:p>
    <w:p w:rsidR="00EA75C5" w:rsidRPr="00015D04" w:rsidRDefault="00EA75C5" w:rsidP="00EA75C5">
      <w:pPr>
        <w:pStyle w:val="ResponseChoices"/>
      </w:pPr>
      <w:r w:rsidRPr="00015D04">
        <w:t>98</w:t>
      </w:r>
      <w:r w:rsidRPr="00015D04">
        <w:tab/>
        <w:t xml:space="preserve">Don’t know </w:t>
      </w:r>
      <w:r w:rsidRPr="00904BD4">
        <w:rPr>
          <w:rStyle w:val="InstructionsChar"/>
        </w:rPr>
        <w:t>(DO NOT READ)</w:t>
      </w:r>
    </w:p>
    <w:p w:rsidR="00EA75C5" w:rsidRPr="00904BD4" w:rsidRDefault="00EA75C5" w:rsidP="00EA75C5">
      <w:pPr>
        <w:pStyle w:val="ResponseChoices"/>
        <w:rPr>
          <w:rStyle w:val="InstructionsChar"/>
        </w:rPr>
      </w:pPr>
      <w:r w:rsidRPr="00015D04">
        <w:t>99</w:t>
      </w:r>
      <w:r w:rsidRPr="00015D04">
        <w:tab/>
        <w:t xml:space="preserve">Refused </w:t>
      </w:r>
      <w:r w:rsidRPr="00904BD4">
        <w:rPr>
          <w:rStyle w:val="InstructionsChar"/>
        </w:rPr>
        <w:t>(DO NOT READ)</w:t>
      </w:r>
    </w:p>
    <w:p w:rsidR="00122335" w:rsidRDefault="00122335" w:rsidP="00904BD4">
      <w:pPr>
        <w:pStyle w:val="Instructions"/>
      </w:pPr>
    </w:p>
    <w:p w:rsidR="00EA75C5" w:rsidRPr="00062C1E" w:rsidRDefault="008B6DA6" w:rsidP="00A324AA">
      <w:pPr>
        <w:pStyle w:val="Instructions"/>
      </w:pPr>
      <w:r>
        <w:t>ASK IF JEWISH/MUSLIM/CHRISTIAN/DRUZE</w:t>
      </w:r>
    </w:p>
    <w:p w:rsidR="00F6701D" w:rsidRPr="00015D04" w:rsidRDefault="00F6701D" w:rsidP="00904BD4">
      <w:pPr>
        <w:pStyle w:val="QueStem"/>
      </w:pPr>
      <w:r w:rsidRPr="00015D04">
        <w:t>Q13</w:t>
      </w:r>
      <w:r w:rsidR="00564FBD">
        <w:t xml:space="preserve">CMB </w:t>
      </w:r>
      <w:r w:rsidRPr="00015D04">
        <w:t xml:space="preserve">As I read a few statements, please tell me if you agree or disagree with each one. </w:t>
      </w:r>
      <w:proofErr w:type="gramStart"/>
      <w:r w:rsidRPr="00015D04">
        <w:t xml:space="preserve">First, </w:t>
      </w:r>
      <w:r w:rsidRPr="00015D04">
        <w:rPr>
          <w:b/>
        </w:rPr>
        <w:t>[INSERT]</w:t>
      </w:r>
      <w:r w:rsidRPr="00015D04">
        <w:t>.</w:t>
      </w:r>
      <w:proofErr w:type="gramEnd"/>
      <w:r w:rsidRPr="00015D04">
        <w:t xml:space="preserve"> Do you agree or disagree? </w:t>
      </w:r>
      <w:proofErr w:type="gramStart"/>
      <w:r w:rsidRPr="00015D04">
        <w:t xml:space="preserve">Next </w:t>
      </w:r>
      <w:r w:rsidRPr="00015D04">
        <w:rPr>
          <w:b/>
        </w:rPr>
        <w:t>[INSERT NEXT ITEM]</w:t>
      </w:r>
      <w:r w:rsidRPr="00015D04">
        <w:t>.</w:t>
      </w:r>
      <w:proofErr w:type="gramEnd"/>
      <w:r w:rsidRPr="00015D04">
        <w:t xml:space="preserve"> </w:t>
      </w:r>
      <w:r w:rsidRPr="00015D04">
        <w:rPr>
          <w:b/>
        </w:rPr>
        <w:t>[READ AS NECESSARY:</w:t>
      </w:r>
      <w:r w:rsidRPr="00015D04">
        <w:t xml:space="preserve"> Do you agree or disagree?] </w:t>
      </w:r>
    </w:p>
    <w:p w:rsidR="00F6701D" w:rsidRPr="00015D04" w:rsidRDefault="00F6701D" w:rsidP="00904BD4">
      <w:pPr>
        <w:pStyle w:val="QueStem"/>
      </w:pPr>
    </w:p>
    <w:p w:rsidR="00F6701D" w:rsidRPr="00EA75C5" w:rsidRDefault="00EA75C5" w:rsidP="00904BD4">
      <w:pPr>
        <w:pStyle w:val="QueStem"/>
        <w:rPr>
          <w:color w:val="808080" w:themeColor="background1" w:themeShade="80"/>
        </w:rPr>
      </w:pPr>
      <w:r>
        <w:t>a.</w:t>
      </w:r>
      <w:r>
        <w:tab/>
        <w:t>I am proud to be [JEWISH/MUSLIM/CHRISTIAN/DRUZE]</w:t>
      </w:r>
    </w:p>
    <w:p w:rsidR="00F6701D" w:rsidRPr="00015D04" w:rsidRDefault="00F6701D" w:rsidP="00904BD4">
      <w:pPr>
        <w:pStyle w:val="QueStem"/>
        <w:rPr>
          <w:color w:val="808080" w:themeColor="background1" w:themeShade="80"/>
        </w:rPr>
      </w:pPr>
      <w:r w:rsidRPr="00015D04">
        <w:t>b.</w:t>
      </w:r>
      <w:r w:rsidRPr="00015D04">
        <w:tab/>
        <w:t>I have a strong sense o</w:t>
      </w:r>
      <w:r w:rsidR="00EA75C5">
        <w:t>f belonging to the [JEWISH/MUSLIM/CHRISTIAN/DRUZE</w:t>
      </w:r>
      <w:proofErr w:type="gramStart"/>
      <w:r w:rsidR="00EA75C5">
        <w:t>][</w:t>
      </w:r>
      <w:proofErr w:type="gramEnd"/>
      <w:r w:rsidR="00EA75C5">
        <w:t>READ IF JEWISH: people; ALL ELSE READ: community]</w:t>
      </w:r>
      <w:r w:rsidRPr="00015D04">
        <w:t xml:space="preserve"> </w:t>
      </w:r>
    </w:p>
    <w:p w:rsidR="00F6701D" w:rsidRPr="00015D04" w:rsidRDefault="00F6701D" w:rsidP="00904BD4">
      <w:pPr>
        <w:pStyle w:val="QueStem"/>
        <w:rPr>
          <w:color w:val="808080" w:themeColor="background1" w:themeShade="80"/>
        </w:rPr>
      </w:pPr>
      <w:r w:rsidRPr="00015D04">
        <w:t>c.</w:t>
      </w:r>
      <w:r w:rsidRPr="00015D04">
        <w:tab/>
        <w:t xml:space="preserve">I have a special responsibility to take care of </w:t>
      </w:r>
      <w:r w:rsidR="00EA75C5">
        <w:t>[JEWS/MUSLIMS/CHRISTIANS/DRUZE]</w:t>
      </w:r>
      <w:r w:rsidRPr="00015D04">
        <w:t xml:space="preserve"> in need around the world</w:t>
      </w:r>
      <w:r w:rsidRPr="00015D04">
        <w:rPr>
          <w:color w:val="808080" w:themeColor="background1" w:themeShade="80"/>
        </w:rPr>
        <w:t xml:space="preserve"> </w:t>
      </w:r>
    </w:p>
    <w:p w:rsidR="00F6701D" w:rsidRPr="00015D04" w:rsidRDefault="00F6701D" w:rsidP="00383D53">
      <w:pPr>
        <w:keepNext/>
        <w:keepLines/>
        <w:spacing w:after="0" w:line="240" w:lineRule="auto"/>
        <w:ind w:left="720" w:hanging="720"/>
        <w:rPr>
          <w:rFonts w:ascii="Verdana" w:hAnsi="Verdana"/>
          <w:sz w:val="18"/>
          <w:szCs w:val="18"/>
        </w:rPr>
      </w:pPr>
    </w:p>
    <w:p w:rsidR="00F6701D" w:rsidRPr="00015D04" w:rsidRDefault="00F6701D" w:rsidP="00383D53">
      <w:pPr>
        <w:pStyle w:val="ResponseChoices"/>
      </w:pPr>
      <w:r w:rsidRPr="00015D04">
        <w:t>1</w:t>
      </w:r>
      <w:r w:rsidRPr="00015D04">
        <w:tab/>
        <w:t>Agree</w:t>
      </w:r>
    </w:p>
    <w:p w:rsidR="00F6701D" w:rsidRPr="00015D04" w:rsidRDefault="00F6701D" w:rsidP="00383D53">
      <w:pPr>
        <w:pStyle w:val="ResponseChoices"/>
      </w:pPr>
      <w:r w:rsidRPr="00015D04">
        <w:t>2</w:t>
      </w:r>
      <w:r w:rsidRPr="00015D04">
        <w:tab/>
        <w:t>Disagree</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1C0F99" w:rsidP="00383D53">
      <w:pPr>
        <w:spacing w:after="0" w:line="240" w:lineRule="auto"/>
        <w:rPr>
          <w:rFonts w:ascii="Verdana" w:hAnsi="Verdana"/>
          <w:b/>
          <w:sz w:val="18"/>
          <w:szCs w:val="18"/>
        </w:rPr>
      </w:pPr>
      <w:r>
        <w:br w:type="page"/>
      </w:r>
    </w:p>
    <w:p w:rsidR="00EA75C5" w:rsidRPr="002C71DD" w:rsidRDefault="00EA75C5" w:rsidP="00A324AA">
      <w:pPr>
        <w:pStyle w:val="Instructions"/>
      </w:pPr>
      <w:r>
        <w:t xml:space="preserve">ASK IF MUSLIM </w:t>
      </w:r>
    </w:p>
    <w:p w:rsidR="00EA75C5" w:rsidRPr="00015D04" w:rsidRDefault="00EA75C5" w:rsidP="00904BD4">
      <w:pPr>
        <w:pStyle w:val="QueStem"/>
      </w:pPr>
      <w:r w:rsidRPr="00015D04">
        <w:t>QB14</w:t>
      </w:r>
      <w:r w:rsidRPr="00015D04">
        <w:tab/>
        <w:t xml:space="preserve">Next I am going to ask about groups that some people regard as Muslims.  Do you personally consider </w:t>
      </w:r>
      <w:r w:rsidRPr="00015D04">
        <w:rPr>
          <w:b/>
        </w:rPr>
        <w:t xml:space="preserve">(INSERT) </w:t>
      </w:r>
      <w:r w:rsidRPr="00015D04">
        <w:t xml:space="preserve">to be Muslims, or not? </w:t>
      </w:r>
    </w:p>
    <w:p w:rsidR="00EA75C5" w:rsidRPr="00015D04" w:rsidRDefault="00EA75C5" w:rsidP="00EA75C5">
      <w:pPr>
        <w:pStyle w:val="QuestionList"/>
        <w:spacing w:after="0"/>
        <w:rPr>
          <w:rFonts w:ascii="Verdana" w:hAnsi="Verdana"/>
          <w:sz w:val="18"/>
          <w:szCs w:val="18"/>
        </w:rPr>
      </w:pPr>
    </w:p>
    <w:p w:rsidR="00EA75C5" w:rsidRPr="00015D04" w:rsidRDefault="00EA75C5" w:rsidP="00904BD4">
      <w:pPr>
        <w:pStyle w:val="QueStem"/>
      </w:pPr>
      <w:r w:rsidRPr="00015D04">
        <w:t>a.</w:t>
      </w:r>
      <w:r w:rsidRPr="00015D04">
        <w:tab/>
        <w:t xml:space="preserve">Sufis </w:t>
      </w:r>
    </w:p>
    <w:p w:rsidR="00EA75C5" w:rsidRPr="00015D04" w:rsidRDefault="00EA75C5" w:rsidP="00904BD4">
      <w:pPr>
        <w:pStyle w:val="QueStem"/>
      </w:pPr>
      <w:r w:rsidRPr="00015D04">
        <w:t>b.</w:t>
      </w:r>
      <w:r w:rsidRPr="00015D04">
        <w:tab/>
        <w:t xml:space="preserve">Shias </w:t>
      </w:r>
    </w:p>
    <w:p w:rsidR="00EA75C5" w:rsidRPr="00015D04" w:rsidRDefault="00EA75C5" w:rsidP="00904BD4">
      <w:pPr>
        <w:pStyle w:val="QueStem"/>
      </w:pPr>
      <w:r w:rsidRPr="00015D04">
        <w:t>c.</w:t>
      </w:r>
      <w:r w:rsidRPr="00015D04">
        <w:tab/>
        <w:t xml:space="preserve">Sunnis </w:t>
      </w:r>
    </w:p>
    <w:p w:rsidR="00EA75C5" w:rsidRPr="00015D04" w:rsidRDefault="00EA75C5" w:rsidP="00904BD4">
      <w:pPr>
        <w:pStyle w:val="QueStem"/>
      </w:pPr>
      <w:r w:rsidRPr="00015D04">
        <w:t>d.</w:t>
      </w:r>
      <w:r w:rsidRPr="00015D04">
        <w:tab/>
      </w:r>
      <w:proofErr w:type="spellStart"/>
      <w:r w:rsidRPr="00015D04">
        <w:t>Ahmadiyyas</w:t>
      </w:r>
      <w:proofErr w:type="spellEnd"/>
      <w:r w:rsidRPr="00015D04">
        <w:t xml:space="preserve"> </w:t>
      </w:r>
    </w:p>
    <w:p w:rsidR="00EA75C5" w:rsidRPr="00015D04" w:rsidRDefault="00EA75C5" w:rsidP="00904BD4">
      <w:pPr>
        <w:pStyle w:val="QueStem"/>
      </w:pPr>
      <w:r w:rsidRPr="00015D04">
        <w:t>e.</w:t>
      </w:r>
      <w:r w:rsidRPr="00015D04">
        <w:tab/>
        <w:t xml:space="preserve">Druze </w:t>
      </w:r>
    </w:p>
    <w:p w:rsidR="00EA75C5" w:rsidRPr="00015D04" w:rsidRDefault="00EA75C5" w:rsidP="00904BD4">
      <w:pPr>
        <w:pStyle w:val="QueStem"/>
      </w:pPr>
    </w:p>
    <w:p w:rsidR="00EA75C5" w:rsidRPr="00015D04" w:rsidRDefault="00EA75C5" w:rsidP="00904BD4">
      <w:pPr>
        <w:pStyle w:val="ResponseChoices"/>
      </w:pPr>
      <w:r w:rsidRPr="00015D04">
        <w:t>1</w:t>
      </w:r>
      <w:r w:rsidRPr="00015D04">
        <w:tab/>
        <w:t>Yes</w:t>
      </w:r>
    </w:p>
    <w:p w:rsidR="00EA75C5" w:rsidRPr="00015D04" w:rsidRDefault="00EA75C5" w:rsidP="00904BD4">
      <w:pPr>
        <w:pStyle w:val="ResponseChoices"/>
      </w:pPr>
      <w:r w:rsidRPr="00015D04">
        <w:t>2</w:t>
      </w:r>
      <w:r w:rsidRPr="00015D04">
        <w:tab/>
        <w:t>No</w:t>
      </w:r>
    </w:p>
    <w:p w:rsidR="00EA75C5" w:rsidRPr="00015D04" w:rsidRDefault="00EA75C5" w:rsidP="00904BD4">
      <w:pPr>
        <w:pStyle w:val="ResponseChoices"/>
      </w:pPr>
      <w:r w:rsidRPr="00015D04">
        <w:t>3</w:t>
      </w:r>
      <w:r w:rsidRPr="00015D04">
        <w:tab/>
        <w:t xml:space="preserve">Never heard of group </w:t>
      </w:r>
      <w:r w:rsidRPr="00904BD4">
        <w:rPr>
          <w:rStyle w:val="InstructionsChar"/>
        </w:rPr>
        <w:t>(DO NOT READ)</w:t>
      </w:r>
    </w:p>
    <w:p w:rsidR="00EA75C5" w:rsidRPr="00015D04" w:rsidRDefault="00564FBD" w:rsidP="00904BD4">
      <w:pPr>
        <w:pStyle w:val="ResponseChoices"/>
      </w:pPr>
      <w:r>
        <w:t>9</w:t>
      </w:r>
      <w:r w:rsidR="00EA75C5" w:rsidRPr="00015D04">
        <w:t>8</w:t>
      </w:r>
      <w:r w:rsidR="00EA75C5" w:rsidRPr="00015D04">
        <w:tab/>
        <w:t xml:space="preserve">Don’t know </w:t>
      </w:r>
      <w:r w:rsidR="00EA75C5" w:rsidRPr="00904BD4">
        <w:rPr>
          <w:rStyle w:val="InstructionsChar"/>
        </w:rPr>
        <w:t>(DO NOT READ)</w:t>
      </w:r>
    </w:p>
    <w:p w:rsidR="00EA75C5" w:rsidRPr="00015D04" w:rsidRDefault="00564FBD" w:rsidP="00904BD4">
      <w:pPr>
        <w:pStyle w:val="ResponseChoices"/>
      </w:pPr>
      <w:r>
        <w:t>9</w:t>
      </w:r>
      <w:r w:rsidR="00EA75C5" w:rsidRPr="00015D04">
        <w:t>9</w:t>
      </w:r>
      <w:r w:rsidR="00EA75C5" w:rsidRPr="00015D04">
        <w:tab/>
        <w:t xml:space="preserve">Refused </w:t>
      </w:r>
      <w:r w:rsidR="00EA75C5" w:rsidRPr="00904BD4">
        <w:rPr>
          <w:rStyle w:val="InstructionsChar"/>
        </w:rPr>
        <w:t>(DO NOT READ)</w:t>
      </w:r>
    </w:p>
    <w:p w:rsidR="00EA75C5" w:rsidRDefault="00EA75C5" w:rsidP="00EA75C5">
      <w:pPr>
        <w:spacing w:after="0" w:line="240" w:lineRule="auto"/>
        <w:rPr>
          <w:rFonts w:ascii="Verdana" w:hAnsi="Verdana"/>
          <w:b/>
          <w:sz w:val="18"/>
          <w:szCs w:val="18"/>
        </w:rPr>
      </w:pPr>
    </w:p>
    <w:p w:rsidR="00EA75C5" w:rsidRPr="00062C1E" w:rsidRDefault="00EA75C5" w:rsidP="00A324AA">
      <w:pPr>
        <w:pStyle w:val="Instructions"/>
      </w:pPr>
      <w:r>
        <w:t xml:space="preserve">ASK IF </w:t>
      </w:r>
      <w:r w:rsidR="00B6776D">
        <w:t>JEWISH</w:t>
      </w:r>
    </w:p>
    <w:p w:rsidR="00F6701D" w:rsidRPr="00015D04" w:rsidRDefault="00F6701D" w:rsidP="00904BD4">
      <w:pPr>
        <w:pStyle w:val="QueStem"/>
        <w:rPr>
          <w:color w:val="808080"/>
        </w:rPr>
      </w:pPr>
      <w:r w:rsidRPr="00015D04">
        <w:t>QA17</w:t>
      </w:r>
      <w:r w:rsidRPr="00015D04">
        <w:tab/>
        <w:t xml:space="preserve">Would you describe yourself as Jewish first or as Israeli first? </w:t>
      </w:r>
    </w:p>
    <w:p w:rsidR="00F6701D" w:rsidRPr="00015D04" w:rsidRDefault="00F6701D" w:rsidP="00383D53">
      <w:pPr>
        <w:keepNext/>
        <w:keepLines/>
        <w:spacing w:after="0" w:line="240" w:lineRule="auto"/>
        <w:ind w:left="1440" w:hanging="720"/>
        <w:rPr>
          <w:rFonts w:ascii="Verdana" w:hAnsi="Verdana"/>
          <w:sz w:val="18"/>
          <w:szCs w:val="18"/>
        </w:rPr>
      </w:pPr>
    </w:p>
    <w:p w:rsidR="00F6701D" w:rsidRPr="00015D04" w:rsidRDefault="00F6701D" w:rsidP="00904BD4">
      <w:pPr>
        <w:pStyle w:val="ResponseChoices"/>
      </w:pPr>
      <w:r w:rsidRPr="00015D04">
        <w:t>1</w:t>
      </w:r>
      <w:r w:rsidRPr="00015D04">
        <w:tab/>
        <w:t>Israeli</w:t>
      </w:r>
    </w:p>
    <w:p w:rsidR="00F6701D" w:rsidRPr="00015D04" w:rsidRDefault="00F6701D" w:rsidP="00904BD4">
      <w:pPr>
        <w:pStyle w:val="ResponseChoices"/>
      </w:pPr>
      <w:r w:rsidRPr="00015D04">
        <w:t>2</w:t>
      </w:r>
      <w:r w:rsidRPr="00015D04">
        <w:tab/>
        <w:t>Jewish</w:t>
      </w:r>
    </w:p>
    <w:p w:rsidR="00F6701D" w:rsidRPr="00904BD4" w:rsidRDefault="00F6701D" w:rsidP="00904BD4">
      <w:pPr>
        <w:pStyle w:val="ResponseChoices"/>
        <w:rPr>
          <w:rStyle w:val="InstructionsChar"/>
        </w:rPr>
      </w:pPr>
      <w:r w:rsidRPr="00015D04">
        <w:t>3</w:t>
      </w:r>
      <w:r w:rsidRPr="00015D04">
        <w:tab/>
        <w:t xml:space="preserve">Neither </w:t>
      </w:r>
      <w:r w:rsidRPr="00904BD4">
        <w:rPr>
          <w:rStyle w:val="InstructionsChar"/>
        </w:rPr>
        <w:t>(DO NOT READ)</w:t>
      </w:r>
    </w:p>
    <w:p w:rsidR="00F6701D" w:rsidRPr="00015D04" w:rsidRDefault="00F6701D" w:rsidP="00904BD4">
      <w:pPr>
        <w:pStyle w:val="ResponseChoices"/>
      </w:pPr>
      <w:r w:rsidRPr="00015D04">
        <w:t>4</w:t>
      </w:r>
      <w:r w:rsidRPr="00015D04">
        <w:tab/>
        <w:t>Both</w:t>
      </w:r>
      <w:r w:rsidRPr="00904BD4">
        <w:rPr>
          <w:rStyle w:val="InstructionsChar"/>
        </w:rPr>
        <w:t xml:space="preserve"> (DO NOT READ)</w:t>
      </w:r>
    </w:p>
    <w:p w:rsidR="00F6701D" w:rsidRPr="00015D04" w:rsidRDefault="00F6701D" w:rsidP="00904BD4">
      <w:pPr>
        <w:pStyle w:val="ResponseChoices"/>
      </w:pPr>
      <w:r w:rsidRPr="00015D04">
        <w:t>98</w:t>
      </w:r>
      <w:r w:rsidRPr="00015D04">
        <w:tab/>
        <w:t xml:space="preserve">Don’t </w:t>
      </w:r>
      <w:r w:rsidR="00564FBD">
        <w:t>k</w:t>
      </w:r>
      <w:r w:rsidRPr="00015D04">
        <w:t xml:space="preserve">now </w:t>
      </w:r>
      <w:r w:rsidRPr="00904BD4">
        <w:rPr>
          <w:rStyle w:val="InstructionsChar"/>
        </w:rPr>
        <w:t>(DO NOT READ)</w:t>
      </w:r>
    </w:p>
    <w:p w:rsidR="00F6701D" w:rsidRPr="00904BD4" w:rsidRDefault="00F6701D" w:rsidP="00904BD4">
      <w:pPr>
        <w:pStyle w:val="ResponseChoices"/>
        <w:rPr>
          <w:rStyle w:val="InstructionsChar"/>
        </w:rPr>
      </w:pPr>
      <w:r w:rsidRPr="00015D04">
        <w:t>99</w:t>
      </w:r>
      <w:r w:rsidRPr="00015D04">
        <w:tab/>
        <w:t xml:space="preserve">Refused </w:t>
      </w:r>
      <w:r w:rsidRPr="00904BD4">
        <w:rPr>
          <w:rStyle w:val="InstructionsChar"/>
        </w:rPr>
        <w:t>(DO NOT READ)</w:t>
      </w:r>
    </w:p>
    <w:p w:rsidR="00EA75C5" w:rsidRDefault="00EA75C5" w:rsidP="00EA75C5">
      <w:pPr>
        <w:spacing w:after="0" w:line="240" w:lineRule="auto"/>
        <w:rPr>
          <w:rFonts w:ascii="Verdana" w:hAnsi="Verdana"/>
          <w:b/>
          <w:sz w:val="18"/>
          <w:szCs w:val="18"/>
        </w:rPr>
      </w:pPr>
    </w:p>
    <w:p w:rsidR="00EA75C5" w:rsidRPr="00062C1E" w:rsidRDefault="00EA75C5" w:rsidP="00A324AA">
      <w:pPr>
        <w:pStyle w:val="Instructions"/>
      </w:pPr>
      <w:r>
        <w:t xml:space="preserve">ASK IF </w:t>
      </w:r>
      <w:r w:rsidR="00B6776D">
        <w:t>JEWISH</w:t>
      </w:r>
    </w:p>
    <w:p w:rsidR="00F6701D" w:rsidRPr="00015D04" w:rsidRDefault="00F6701D" w:rsidP="00904BD4">
      <w:pPr>
        <w:pStyle w:val="QueStem"/>
        <w:rPr>
          <w:color w:val="7F7F7F" w:themeColor="text1" w:themeTint="80"/>
          <w:lang w:val="en-CA"/>
        </w:rPr>
      </w:pPr>
      <w:r w:rsidRPr="00015D04">
        <w:t>QA18</w:t>
      </w:r>
      <w:r w:rsidRPr="00015D04">
        <w:tab/>
        <w:t>Do you think a Jewish state is necessary for the long-term survival of the Jewish people, or not</w:t>
      </w:r>
      <w:r w:rsidRPr="00015D04">
        <w:rPr>
          <w:lang w:val="en-CA"/>
        </w:rPr>
        <w:t xml:space="preserve">? </w:t>
      </w:r>
    </w:p>
    <w:p w:rsidR="00F6701D" w:rsidRPr="00015D04" w:rsidRDefault="00F6701D" w:rsidP="00383D53">
      <w:pPr>
        <w:widowControl w:val="0"/>
        <w:tabs>
          <w:tab w:val="left" w:pos="1440"/>
        </w:tabs>
        <w:spacing w:after="0" w:line="240" w:lineRule="auto"/>
        <w:ind w:left="720" w:hanging="720"/>
        <w:rPr>
          <w:rFonts w:ascii="Verdana" w:hAnsi="Verdana"/>
          <w:iCs/>
          <w:sz w:val="18"/>
          <w:szCs w:val="18"/>
        </w:rPr>
      </w:pPr>
    </w:p>
    <w:p w:rsidR="00F6701D" w:rsidRPr="00015D04" w:rsidRDefault="00F6701D" w:rsidP="00904BD4">
      <w:pPr>
        <w:pStyle w:val="ResponseChoices"/>
      </w:pPr>
      <w:r w:rsidRPr="00015D04">
        <w:t>1</w:t>
      </w:r>
      <w:r w:rsidRPr="00015D04">
        <w:tab/>
        <w:t>Yes</w:t>
      </w:r>
    </w:p>
    <w:p w:rsidR="00F6701D" w:rsidRPr="00015D04" w:rsidRDefault="00F6701D" w:rsidP="00904BD4">
      <w:pPr>
        <w:pStyle w:val="ResponseChoices"/>
      </w:pPr>
      <w:r w:rsidRPr="00015D04">
        <w:t>2</w:t>
      </w:r>
      <w:r w:rsidRPr="00015D04">
        <w:tab/>
        <w:t>No</w:t>
      </w:r>
    </w:p>
    <w:p w:rsidR="00F6701D" w:rsidRPr="00015D04" w:rsidRDefault="00F6701D" w:rsidP="00904BD4">
      <w:pPr>
        <w:pStyle w:val="ResponseChoices"/>
      </w:pPr>
      <w:r w:rsidRPr="00015D04">
        <w:t>98</w:t>
      </w:r>
      <w:r w:rsidRPr="00015D04">
        <w:tab/>
        <w:t xml:space="preserve">Don’t know </w:t>
      </w:r>
      <w:r w:rsidRPr="00904BD4">
        <w:rPr>
          <w:rStyle w:val="InstructionsChar"/>
        </w:rPr>
        <w:t>(DO NOT READ)</w:t>
      </w:r>
    </w:p>
    <w:p w:rsidR="00F6701D" w:rsidRPr="00015D04" w:rsidRDefault="00F6701D" w:rsidP="00904BD4">
      <w:pPr>
        <w:pStyle w:val="ResponseChoices"/>
      </w:pPr>
      <w:r w:rsidRPr="00015D04">
        <w:t>99</w:t>
      </w:r>
      <w:r w:rsidRPr="00015D04">
        <w:tab/>
        <w:t xml:space="preserve">Refused </w:t>
      </w:r>
      <w:r w:rsidRPr="00904BD4">
        <w:rPr>
          <w:rStyle w:val="InstructionsChar"/>
        </w:rPr>
        <w:t>(DO NOT READ)</w:t>
      </w:r>
    </w:p>
    <w:p w:rsidR="00F6701D" w:rsidRDefault="00F6701D" w:rsidP="00904BD4">
      <w:pPr>
        <w:pStyle w:val="QueStem"/>
        <w:ind w:left="0" w:firstLine="0"/>
      </w:pPr>
    </w:p>
    <w:p w:rsidR="00EA75C5" w:rsidRPr="00062C1E" w:rsidRDefault="00EA75C5" w:rsidP="00A324AA">
      <w:pPr>
        <w:pStyle w:val="Instructions"/>
      </w:pPr>
      <w:r>
        <w:t xml:space="preserve">ASK IF </w:t>
      </w:r>
      <w:r w:rsidR="00B6776D">
        <w:t>JEWISH</w:t>
      </w:r>
    </w:p>
    <w:p w:rsidR="00F6701D" w:rsidRPr="00015D04" w:rsidRDefault="00F6701D" w:rsidP="00904BD4">
      <w:pPr>
        <w:pStyle w:val="QueStem"/>
        <w:rPr>
          <w:color w:val="7F7F7F" w:themeColor="text1" w:themeTint="80"/>
          <w:lang w:val="en-CA"/>
        </w:rPr>
      </w:pPr>
      <w:r w:rsidRPr="00015D04">
        <w:t>QA19</w:t>
      </w:r>
      <w:r w:rsidRPr="00015D04">
        <w:tab/>
        <w:t>Do you think a thriving Jewish diaspora is necessary for the long-term survival of the Jewish people, or not</w:t>
      </w:r>
      <w:r w:rsidRPr="00015D04">
        <w:rPr>
          <w:lang w:val="en-CA"/>
        </w:rPr>
        <w:t xml:space="preserve">? </w:t>
      </w:r>
    </w:p>
    <w:p w:rsidR="00F6701D" w:rsidRPr="00015D04" w:rsidRDefault="00F6701D" w:rsidP="00383D53">
      <w:pPr>
        <w:widowControl w:val="0"/>
        <w:tabs>
          <w:tab w:val="left" w:pos="1440"/>
        </w:tabs>
        <w:spacing w:after="0" w:line="240" w:lineRule="auto"/>
        <w:ind w:left="720" w:hanging="720"/>
        <w:rPr>
          <w:rFonts w:ascii="Verdana" w:hAnsi="Verdana"/>
          <w:iCs/>
          <w:sz w:val="18"/>
          <w:szCs w:val="18"/>
        </w:rPr>
      </w:pPr>
    </w:p>
    <w:p w:rsidR="00F6701D" w:rsidRPr="00015D04" w:rsidRDefault="00F6701D" w:rsidP="00383D53">
      <w:pPr>
        <w:pStyle w:val="ResponseChoices"/>
        <w:keepNext w:val="0"/>
        <w:keepLines w:val="0"/>
        <w:widowControl w:val="0"/>
      </w:pPr>
      <w:r w:rsidRPr="00015D04">
        <w:t>1</w:t>
      </w:r>
      <w:r w:rsidRPr="00015D04">
        <w:tab/>
        <w:t>Yes</w:t>
      </w:r>
    </w:p>
    <w:p w:rsidR="00F6701D" w:rsidRPr="00015D04" w:rsidRDefault="00F6701D" w:rsidP="00383D53">
      <w:pPr>
        <w:pStyle w:val="ResponseChoices"/>
        <w:keepNext w:val="0"/>
        <w:keepLines w:val="0"/>
        <w:widowControl w:val="0"/>
      </w:pPr>
      <w:r w:rsidRPr="00015D04">
        <w:t>2</w:t>
      </w:r>
      <w:r w:rsidRPr="00015D04">
        <w:tab/>
        <w:t>No</w:t>
      </w:r>
    </w:p>
    <w:p w:rsidR="00F6701D" w:rsidRPr="00904BD4" w:rsidRDefault="00F6701D" w:rsidP="00383D53">
      <w:pPr>
        <w:pStyle w:val="ResponseChoices"/>
        <w:keepNext w:val="0"/>
        <w:keepLines w:val="0"/>
        <w:widowControl w:val="0"/>
        <w:rPr>
          <w:rStyle w:val="InstructionsChar"/>
        </w:rPr>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keepNext w:val="0"/>
        <w:keepLines w:val="0"/>
        <w:widowControl w:val="0"/>
      </w:pPr>
      <w:r w:rsidRPr="00015D04">
        <w:t>99</w:t>
      </w:r>
      <w:r w:rsidRPr="00015D04">
        <w:tab/>
        <w:t xml:space="preserve">Refused </w:t>
      </w:r>
      <w:r w:rsidRPr="00904BD4">
        <w:rPr>
          <w:rStyle w:val="InstructionsChar"/>
        </w:rPr>
        <w:t>(DO NOT READ)</w:t>
      </w:r>
    </w:p>
    <w:p w:rsidR="00EF2B6B" w:rsidRDefault="00EF2B6B" w:rsidP="005A4E57">
      <w:pPr>
        <w:spacing w:after="0" w:line="240" w:lineRule="auto"/>
        <w:rPr>
          <w:rFonts w:ascii="Verdana" w:hAnsi="Verdana"/>
          <w:b/>
          <w:sz w:val="18"/>
          <w:szCs w:val="18"/>
        </w:rPr>
      </w:pPr>
    </w:p>
    <w:p w:rsidR="005A4E57" w:rsidRPr="00062C1E" w:rsidRDefault="005A4E57" w:rsidP="00A324AA">
      <w:pPr>
        <w:pStyle w:val="Instructions"/>
      </w:pPr>
      <w:r>
        <w:t xml:space="preserve">ASK IF </w:t>
      </w:r>
      <w:r w:rsidR="00B6776D">
        <w:t>JEWISH</w:t>
      </w:r>
    </w:p>
    <w:p w:rsidR="00F6701D" w:rsidRPr="00015D04" w:rsidRDefault="00F6701D" w:rsidP="00383D53">
      <w:pPr>
        <w:spacing w:after="0" w:line="240" w:lineRule="auto"/>
        <w:ind w:left="720" w:hanging="720"/>
      </w:pPr>
      <w:r w:rsidRPr="00015D04">
        <w:rPr>
          <w:rStyle w:val="QueStemChar"/>
          <w:color w:val="223541" w:themeColor="text2" w:themeShade="80"/>
        </w:rPr>
        <w:t>QA20  </w:t>
      </w:r>
      <w:r w:rsidRPr="00015D04">
        <w:rPr>
          <w:rStyle w:val="QueStemChar"/>
        </w:rPr>
        <w:t xml:space="preserve"> Just your impression, how common is anti-Semitism around the world today? </w:t>
      </w:r>
      <w:proofErr w:type="gramStart"/>
      <w:r w:rsidRPr="00015D04">
        <w:rPr>
          <w:rStyle w:val="QueStemChar"/>
        </w:rPr>
        <w:t>Very common, somewhat common, not too common, or not at all common?</w:t>
      </w:r>
      <w:proofErr w:type="gramEnd"/>
      <w:r w:rsidRPr="00015D04">
        <w:rPr>
          <w:color w:val="000000"/>
          <w:sz w:val="18"/>
          <w:szCs w:val="18"/>
        </w:rPr>
        <w:t xml:space="preserve"> </w:t>
      </w:r>
    </w:p>
    <w:p w:rsidR="00564FBD" w:rsidRDefault="00564FBD" w:rsidP="00383D53">
      <w:pPr>
        <w:pStyle w:val="ResponseChoices"/>
        <w:ind w:left="0" w:firstLine="720"/>
      </w:pPr>
    </w:p>
    <w:p w:rsidR="00F6701D" w:rsidRPr="00015D04" w:rsidRDefault="00F6701D" w:rsidP="00383D53">
      <w:pPr>
        <w:pStyle w:val="ResponseChoices"/>
        <w:ind w:left="0" w:firstLine="720"/>
      </w:pPr>
      <w:r w:rsidRPr="00015D04">
        <w:t>1  </w:t>
      </w:r>
      <w:r w:rsidRPr="00015D04">
        <w:tab/>
        <w:t>Very common</w:t>
      </w:r>
    </w:p>
    <w:p w:rsidR="00F6701D" w:rsidRPr="00015D04" w:rsidRDefault="00F6701D" w:rsidP="00383D53">
      <w:pPr>
        <w:pStyle w:val="ResponseChoices"/>
      </w:pPr>
      <w:r w:rsidRPr="00015D04">
        <w:t>2          Somewhat common</w:t>
      </w:r>
    </w:p>
    <w:p w:rsidR="00F6701D" w:rsidRPr="00015D04" w:rsidRDefault="00F6701D" w:rsidP="00383D53">
      <w:pPr>
        <w:pStyle w:val="ResponseChoices"/>
      </w:pPr>
      <w:r w:rsidRPr="00015D04">
        <w:t>3          Not too common</w:t>
      </w:r>
    </w:p>
    <w:p w:rsidR="00F6701D" w:rsidRPr="00015D04" w:rsidRDefault="00F6701D" w:rsidP="00383D53">
      <w:pPr>
        <w:pStyle w:val="ResponseChoices"/>
      </w:pPr>
      <w:r w:rsidRPr="00015D04">
        <w:t>4          Not at all common</w:t>
      </w:r>
    </w:p>
    <w:p w:rsidR="00F6701D" w:rsidRPr="00015D04" w:rsidRDefault="00F6701D" w:rsidP="00383D53">
      <w:pPr>
        <w:pStyle w:val="ResponseChoices"/>
      </w:pPr>
      <w:r w:rsidRPr="00015D04">
        <w:t xml:space="preserve">98        Don’t know </w:t>
      </w:r>
      <w:r w:rsidRPr="00904BD4">
        <w:rPr>
          <w:rStyle w:val="InstructionsChar"/>
        </w:rPr>
        <w:t>(DO NOT READ)</w:t>
      </w:r>
    </w:p>
    <w:p w:rsidR="00F6701D" w:rsidRPr="00904BD4" w:rsidRDefault="00F6701D" w:rsidP="00383D53">
      <w:pPr>
        <w:pStyle w:val="ResponseChoices"/>
        <w:rPr>
          <w:rStyle w:val="InstructionsChar"/>
        </w:rPr>
      </w:pPr>
      <w:r w:rsidRPr="00015D04">
        <w:t xml:space="preserve">99        Refused </w:t>
      </w:r>
      <w:r w:rsidRPr="00904BD4">
        <w:rPr>
          <w:rStyle w:val="InstructionsChar"/>
        </w:rPr>
        <w:t>(DO NOT READ)</w:t>
      </w:r>
    </w:p>
    <w:p w:rsidR="005A4E57" w:rsidRDefault="005A4E57" w:rsidP="00383D53">
      <w:pPr>
        <w:pStyle w:val="Instructions"/>
      </w:pPr>
    </w:p>
    <w:p w:rsidR="00F6701D" w:rsidRPr="00015D04" w:rsidRDefault="00F6701D" w:rsidP="00383D53">
      <w:pPr>
        <w:pStyle w:val="Instructions"/>
      </w:pPr>
      <w:r w:rsidRPr="00015D04">
        <w:t>ASK IF ANSWER GIVEN IN QA20 (QA20=1</w:t>
      </w:r>
      <w:proofErr w:type="gramStart"/>
      <w:r w:rsidRPr="00015D04">
        <w:t>,2,3,4</w:t>
      </w:r>
      <w:proofErr w:type="gramEnd"/>
      <w:r w:rsidRPr="00015D04">
        <w:t>)</w:t>
      </w:r>
    </w:p>
    <w:p w:rsidR="00F6701D" w:rsidRPr="00015D04" w:rsidRDefault="00F6701D" w:rsidP="00383D53">
      <w:pPr>
        <w:pStyle w:val="QueStem"/>
        <w:rPr>
          <w:rStyle w:val="SourceListChar"/>
        </w:rPr>
      </w:pPr>
      <w:r w:rsidRPr="00F5425D">
        <w:t>QA20a</w:t>
      </w:r>
      <w:proofErr w:type="gramStart"/>
      <w:r w:rsidRPr="00015D04">
        <w:t>  And</w:t>
      </w:r>
      <w:proofErr w:type="gramEnd"/>
      <w:r w:rsidRPr="00015D04">
        <w:t xml:space="preserve"> do you think anti-Semitism is increasing around the world, decreasing around the world, or staying the same? </w:t>
      </w:r>
    </w:p>
    <w:p w:rsidR="00F6701D" w:rsidRPr="00015D04" w:rsidRDefault="00F6701D" w:rsidP="00383D53">
      <w:pPr>
        <w:pStyle w:val="QueStem"/>
      </w:pPr>
    </w:p>
    <w:p w:rsidR="00F6701D" w:rsidRPr="00015D04" w:rsidRDefault="00F6701D" w:rsidP="00383D53">
      <w:pPr>
        <w:pStyle w:val="ResponseChoices"/>
        <w:ind w:left="0" w:firstLine="720"/>
      </w:pPr>
      <w:r w:rsidRPr="00015D04">
        <w:t>1</w:t>
      </w:r>
      <w:r w:rsidRPr="00015D04">
        <w:tab/>
        <w:t>Increasing</w:t>
      </w:r>
    </w:p>
    <w:p w:rsidR="00F6701D" w:rsidRPr="00015D04" w:rsidRDefault="00F6701D" w:rsidP="00383D53">
      <w:pPr>
        <w:pStyle w:val="ResponseChoices"/>
        <w:ind w:left="0" w:firstLine="720"/>
      </w:pPr>
      <w:r w:rsidRPr="00015D04">
        <w:t>2          Decreasing</w:t>
      </w:r>
    </w:p>
    <w:p w:rsidR="00F6701D" w:rsidRPr="00015D04" w:rsidRDefault="00F6701D" w:rsidP="00383D53">
      <w:pPr>
        <w:pStyle w:val="ResponseChoices"/>
        <w:ind w:left="0" w:firstLine="720"/>
      </w:pPr>
      <w:r w:rsidRPr="00015D04">
        <w:t xml:space="preserve">3          Staying the same </w:t>
      </w:r>
    </w:p>
    <w:p w:rsidR="00F6701D" w:rsidRPr="00015D04" w:rsidRDefault="00F6701D" w:rsidP="00383D53">
      <w:pPr>
        <w:pStyle w:val="ResponseChoices"/>
        <w:ind w:left="0" w:firstLine="720"/>
      </w:pPr>
      <w:r w:rsidRPr="00015D04">
        <w:t xml:space="preserve">98        Don’t know </w:t>
      </w:r>
      <w:r w:rsidRPr="00904BD4">
        <w:rPr>
          <w:rStyle w:val="InstructionsChar"/>
        </w:rPr>
        <w:t>(DO NOT READ)</w:t>
      </w:r>
    </w:p>
    <w:p w:rsidR="00F6701D" w:rsidRPr="00015D04" w:rsidRDefault="00F6701D" w:rsidP="00383D53">
      <w:pPr>
        <w:pStyle w:val="ResponseChoices"/>
        <w:ind w:left="0" w:firstLine="720"/>
      </w:pPr>
      <w:r w:rsidRPr="00015D04">
        <w:t xml:space="preserve">99        Refused </w:t>
      </w:r>
      <w:r w:rsidRPr="00904BD4">
        <w:rPr>
          <w:rStyle w:val="InstructionsChar"/>
        </w:rPr>
        <w:t>(DO NOT READ)</w:t>
      </w:r>
    </w:p>
    <w:p w:rsidR="005A4E57" w:rsidRDefault="005A4E57" w:rsidP="005A4E57">
      <w:pPr>
        <w:spacing w:after="0" w:line="240" w:lineRule="auto"/>
        <w:rPr>
          <w:rFonts w:ascii="Verdana" w:hAnsi="Verdana"/>
          <w:b/>
          <w:sz w:val="18"/>
          <w:szCs w:val="18"/>
        </w:rPr>
      </w:pPr>
    </w:p>
    <w:p w:rsidR="005A4E57" w:rsidRPr="00062C1E" w:rsidRDefault="005A4E57" w:rsidP="00A324AA">
      <w:pPr>
        <w:pStyle w:val="Instructions"/>
      </w:pPr>
      <w:r>
        <w:t xml:space="preserve">ASK IF </w:t>
      </w:r>
      <w:r w:rsidR="00B6776D">
        <w:t>JEWISH</w:t>
      </w:r>
    </w:p>
    <w:p w:rsidR="00F6701D" w:rsidRPr="00015D04" w:rsidRDefault="00F6701D" w:rsidP="00904BD4">
      <w:pPr>
        <w:pStyle w:val="QueStem"/>
      </w:pPr>
      <w:r w:rsidRPr="00015D04">
        <w:t>QA22</w:t>
      </w:r>
      <w:r w:rsidRPr="00015D04">
        <w:tab/>
        <w:t>Which comes closer to your view, even if neither is exactly right?</w:t>
      </w:r>
    </w:p>
    <w:p w:rsidR="00F6701D" w:rsidRPr="00015D04" w:rsidRDefault="00F6701D" w:rsidP="00383D53">
      <w:pPr>
        <w:pStyle w:val="ResponseChoices"/>
        <w:ind w:left="0" w:firstLine="0"/>
      </w:pPr>
    </w:p>
    <w:p w:rsidR="00F6701D" w:rsidRPr="00015D04" w:rsidRDefault="00F6701D" w:rsidP="00383D53">
      <w:pPr>
        <w:pStyle w:val="ResponseChoices"/>
      </w:pPr>
      <w:r w:rsidRPr="00015D04">
        <w:t>1</w:t>
      </w:r>
      <w:r w:rsidRPr="00015D04">
        <w:tab/>
        <w:t>Jews in Israel should feel free to pursue the good life anywhere in the world, even if it means leaving Israel</w:t>
      </w:r>
    </w:p>
    <w:p w:rsidR="00F6701D" w:rsidRPr="00015D04" w:rsidRDefault="00F6701D" w:rsidP="00383D53">
      <w:pPr>
        <w:pStyle w:val="ResponseChoices"/>
        <w:ind w:left="0" w:firstLine="0"/>
      </w:pPr>
      <w:r w:rsidRPr="00015D04">
        <w:tab/>
        <w:t>OR</w:t>
      </w:r>
    </w:p>
    <w:p w:rsidR="00F6701D" w:rsidRPr="00015D04" w:rsidRDefault="00F6701D" w:rsidP="00383D53">
      <w:pPr>
        <w:pStyle w:val="ResponseChoices"/>
      </w:pPr>
      <w:r w:rsidRPr="00015D04">
        <w:t>2</w:t>
      </w:r>
      <w:r w:rsidRPr="00015D04">
        <w:tab/>
        <w:t>Jews in Israel should remain in Israel, even if it means giving up the good life elsewhere</w:t>
      </w:r>
    </w:p>
    <w:p w:rsidR="00F6701D" w:rsidRPr="00015D04" w:rsidRDefault="00F6701D" w:rsidP="00383D53">
      <w:pPr>
        <w:pStyle w:val="ResponseChoices"/>
        <w:ind w:left="0" w:firstLine="0"/>
      </w:pPr>
      <w:r w:rsidRPr="00015D04">
        <w:tab/>
        <w:t>3</w:t>
      </w:r>
      <w:r w:rsidRPr="00015D04">
        <w:tab/>
        <w:t xml:space="preserve">Other </w:t>
      </w:r>
      <w:r w:rsidRPr="00904BD4">
        <w:rPr>
          <w:rStyle w:val="InstructionsChar"/>
        </w:rPr>
        <w:t>(DO NOT READ)</w:t>
      </w:r>
    </w:p>
    <w:p w:rsidR="00F6701D" w:rsidRPr="00015D04" w:rsidRDefault="00F6701D" w:rsidP="00383D53">
      <w:pPr>
        <w:pStyle w:val="ResponseChoices"/>
        <w:ind w:left="0" w:firstLine="0"/>
      </w:pPr>
      <w:r w:rsidRPr="00015D04">
        <w:tab/>
        <w:t>4</w:t>
      </w:r>
      <w:r w:rsidRPr="00015D04">
        <w:tab/>
        <w:t xml:space="preserve">Neither </w:t>
      </w:r>
      <w:r w:rsidRPr="00904BD4">
        <w:rPr>
          <w:rStyle w:val="InstructionsChar"/>
        </w:rPr>
        <w:t>(DO NOT READ)</w:t>
      </w:r>
    </w:p>
    <w:p w:rsidR="00F6701D" w:rsidRPr="00015D04" w:rsidRDefault="00F6701D" w:rsidP="00383D53">
      <w:pPr>
        <w:pStyle w:val="ResponseChoices"/>
        <w:ind w:left="0" w:firstLine="0"/>
      </w:pPr>
      <w:r w:rsidRPr="00015D04">
        <w:tab/>
        <w:t>98</w:t>
      </w:r>
      <w:r w:rsidRPr="00015D04">
        <w:tab/>
        <w:t xml:space="preserve">Don’t know </w:t>
      </w:r>
      <w:r w:rsidRPr="00904BD4">
        <w:rPr>
          <w:rStyle w:val="InstructionsChar"/>
        </w:rPr>
        <w:t>(DO NOT READ)</w:t>
      </w:r>
    </w:p>
    <w:p w:rsidR="00F6701D" w:rsidRPr="00904BD4" w:rsidRDefault="00F6701D" w:rsidP="00383D53">
      <w:pPr>
        <w:pStyle w:val="ResponseChoices"/>
        <w:ind w:left="0" w:firstLine="0"/>
        <w:rPr>
          <w:rStyle w:val="InstructionsChar"/>
        </w:rPr>
      </w:pPr>
      <w:r w:rsidRPr="00015D04">
        <w:tab/>
        <w:t>99</w:t>
      </w:r>
      <w:r w:rsidRPr="00015D04">
        <w:tab/>
        <w:t>Refused</w:t>
      </w:r>
      <w:r w:rsidRPr="00904BD4">
        <w:rPr>
          <w:rStyle w:val="InstructionsChar"/>
        </w:rPr>
        <w:t xml:space="preserve"> (DO NOT READ)</w:t>
      </w:r>
    </w:p>
    <w:p w:rsidR="00F6701D" w:rsidRPr="00015D04" w:rsidRDefault="00F6701D" w:rsidP="00383D53">
      <w:pPr>
        <w:spacing w:after="0" w:line="240" w:lineRule="auto"/>
        <w:rPr>
          <w:rFonts w:ascii="Verdana" w:hAnsi="Verdana"/>
          <w:b/>
          <w:sz w:val="18"/>
          <w:szCs w:val="18"/>
        </w:rPr>
      </w:pPr>
    </w:p>
    <w:p w:rsidR="008C45D0" w:rsidRPr="00062C1E" w:rsidRDefault="008C45D0" w:rsidP="00A324AA">
      <w:pPr>
        <w:pStyle w:val="Instructions"/>
      </w:pPr>
      <w:r>
        <w:t xml:space="preserve">ASK IF </w:t>
      </w:r>
      <w:r w:rsidR="008B6DA6">
        <w:t>JEWISH/CHRISTIAN/MUSLIM/DRUZE</w:t>
      </w:r>
    </w:p>
    <w:p w:rsidR="00F6701D" w:rsidRPr="00015D04" w:rsidRDefault="005A4E57" w:rsidP="00904BD4">
      <w:pPr>
        <w:pStyle w:val="QueStem"/>
        <w:ind w:left="1440" w:hanging="1440"/>
      </w:pPr>
      <w:r w:rsidRPr="005A4E57">
        <w:t>Q</w:t>
      </w:r>
      <w:r w:rsidR="00F6701D" w:rsidRPr="005A4E57">
        <w:t>23</w:t>
      </w:r>
      <w:r>
        <w:t>cmb</w:t>
      </w:r>
      <w:r w:rsidR="00A324AA">
        <w:tab/>
      </w:r>
      <w:r w:rsidR="00F6701D" w:rsidRPr="00015D04">
        <w:t xml:space="preserve">How many of your close friends are </w:t>
      </w:r>
      <w:r>
        <w:rPr>
          <w:b/>
        </w:rPr>
        <w:t>[READ IF JEWISH: Jewish; READ IF MUSLIM: Muslim; READ IF CHRISTIAN: Christian; READ IF DRUZE: Druze]</w:t>
      </w:r>
      <w:r w:rsidR="00F6701D" w:rsidRPr="00015D04">
        <w:t xml:space="preserve">? </w:t>
      </w:r>
      <w:proofErr w:type="gramStart"/>
      <w:r w:rsidR="00F6701D" w:rsidRPr="00015D04">
        <w:t>Would you say all of them, most of them, some of them, or hardly any of them?</w:t>
      </w:r>
      <w:proofErr w:type="gramEnd"/>
      <w:r w:rsidR="00F6701D" w:rsidRPr="00015D04">
        <w:t xml:space="preserve"> </w:t>
      </w:r>
    </w:p>
    <w:p w:rsidR="00F6701D" w:rsidRPr="00015D04" w:rsidRDefault="00F6701D" w:rsidP="00383D53">
      <w:pPr>
        <w:keepNext/>
        <w:keepLines/>
        <w:spacing w:after="0" w:line="240" w:lineRule="auto"/>
        <w:rPr>
          <w:rFonts w:ascii="Verdana" w:hAnsi="Verdana"/>
          <w:sz w:val="18"/>
          <w:szCs w:val="18"/>
        </w:rPr>
      </w:pPr>
    </w:p>
    <w:p w:rsidR="00F6701D" w:rsidRPr="00015D04" w:rsidRDefault="00F6701D" w:rsidP="00383D53">
      <w:pPr>
        <w:pStyle w:val="ResponseChoices"/>
      </w:pPr>
      <w:r w:rsidRPr="00015D04">
        <w:t>1</w:t>
      </w:r>
      <w:r w:rsidRPr="00015D04">
        <w:tab/>
        <w:t>All of them</w:t>
      </w:r>
    </w:p>
    <w:p w:rsidR="00F6701D" w:rsidRPr="00015D04" w:rsidRDefault="00F6701D" w:rsidP="00383D53">
      <w:pPr>
        <w:pStyle w:val="ResponseChoices"/>
      </w:pPr>
      <w:r w:rsidRPr="00015D04">
        <w:t>2</w:t>
      </w:r>
      <w:r w:rsidRPr="00015D04">
        <w:tab/>
        <w:t>Most of them</w:t>
      </w:r>
    </w:p>
    <w:p w:rsidR="00F6701D" w:rsidRPr="00015D04" w:rsidRDefault="00F6701D" w:rsidP="00383D53">
      <w:pPr>
        <w:pStyle w:val="ResponseChoices"/>
      </w:pPr>
      <w:r w:rsidRPr="00015D04">
        <w:t>3</w:t>
      </w:r>
      <w:r w:rsidRPr="00015D04">
        <w:tab/>
        <w:t xml:space="preserve">Some of them </w:t>
      </w:r>
    </w:p>
    <w:p w:rsidR="00F6701D" w:rsidRPr="00015D04" w:rsidRDefault="00F6701D" w:rsidP="00383D53">
      <w:pPr>
        <w:pStyle w:val="ResponseChoices"/>
      </w:pPr>
      <w:r w:rsidRPr="00015D04">
        <w:t>4</w:t>
      </w:r>
      <w:r w:rsidRPr="00015D04">
        <w:tab/>
        <w:t>Hardly any of them</w:t>
      </w:r>
    </w:p>
    <w:p w:rsidR="00F6701D" w:rsidRPr="00015D04" w:rsidRDefault="00F6701D" w:rsidP="00383D53">
      <w:pPr>
        <w:pStyle w:val="ResponseChoices"/>
      </w:pPr>
      <w:proofErr w:type="gramStart"/>
      <w:r w:rsidRPr="00015D04">
        <w:t>5</w:t>
      </w:r>
      <w:r w:rsidRPr="00015D04">
        <w:tab/>
        <w:t xml:space="preserve">None of them </w:t>
      </w:r>
      <w:r w:rsidRPr="00904BD4">
        <w:rPr>
          <w:rStyle w:val="InstructionsChar"/>
        </w:rPr>
        <w:t>(DO NOT READ)</w:t>
      </w:r>
      <w:proofErr w:type="gramEnd"/>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904BD4" w:rsidRDefault="00F6701D" w:rsidP="00383D53">
      <w:pPr>
        <w:pStyle w:val="ResponseChoices"/>
        <w:rPr>
          <w:rStyle w:val="InstructionsChar"/>
        </w:rPr>
      </w:pPr>
      <w:r w:rsidRPr="00015D04">
        <w:t>99</w:t>
      </w:r>
      <w:r w:rsidRPr="00015D04">
        <w:tab/>
        <w:t xml:space="preserve">Refused </w:t>
      </w:r>
      <w:r w:rsidRPr="00904BD4">
        <w:rPr>
          <w:rStyle w:val="InstructionsChar"/>
        </w:rPr>
        <w:t>(DO NOT READ)</w:t>
      </w:r>
    </w:p>
    <w:p w:rsidR="00F6701D" w:rsidRPr="00015D04" w:rsidRDefault="00F6701D" w:rsidP="00383D53">
      <w:pPr>
        <w:keepNext/>
        <w:keepLines/>
        <w:spacing w:after="0" w:line="240" w:lineRule="auto"/>
        <w:ind w:left="720" w:hanging="720"/>
        <w:rPr>
          <w:rFonts w:ascii="Verdana" w:hAnsi="Verdana"/>
          <w:sz w:val="18"/>
          <w:szCs w:val="18"/>
        </w:rPr>
      </w:pPr>
    </w:p>
    <w:p w:rsidR="005A4E57" w:rsidRDefault="005A4E57" w:rsidP="00A324AA">
      <w:pPr>
        <w:pStyle w:val="Instructions"/>
      </w:pPr>
      <w:r>
        <w:t xml:space="preserve">ASK IF </w:t>
      </w:r>
      <w:r w:rsidR="008B6DA6">
        <w:t>JEWISH</w:t>
      </w:r>
    </w:p>
    <w:p w:rsidR="00F6701D" w:rsidRPr="00015D04" w:rsidRDefault="00F6701D" w:rsidP="00904BD4">
      <w:pPr>
        <w:pStyle w:val="QueStem"/>
      </w:pPr>
      <w:r w:rsidRPr="00015D04">
        <w:t>QA25</w:t>
      </w:r>
      <w:r w:rsidRPr="00015D04">
        <w:tab/>
        <w:t xml:space="preserve">How many of your close friends are </w:t>
      </w:r>
      <w:r w:rsidRPr="00015D04">
        <w:rPr>
          <w:b/>
        </w:rPr>
        <w:t>[INSERT]</w:t>
      </w:r>
      <w:r w:rsidRPr="00015D04">
        <w:t xml:space="preserve">? </w:t>
      </w:r>
      <w:proofErr w:type="gramStart"/>
      <w:r w:rsidRPr="00015D04">
        <w:t>Would you say all of them, most of them, some of them, or hardly any of them?</w:t>
      </w:r>
      <w:proofErr w:type="gramEnd"/>
      <w:r w:rsidRPr="00015D04">
        <w:t xml:space="preserve"> </w:t>
      </w:r>
    </w:p>
    <w:p w:rsidR="00F6701D" w:rsidRPr="00015D04" w:rsidRDefault="00F6701D" w:rsidP="00383D53">
      <w:pPr>
        <w:keepNext/>
        <w:keepLines/>
        <w:spacing w:after="0" w:line="240" w:lineRule="auto"/>
        <w:ind w:left="720" w:hanging="720"/>
        <w:rPr>
          <w:rFonts w:ascii="Verdana" w:hAnsi="Verdana"/>
          <w:sz w:val="18"/>
          <w:szCs w:val="18"/>
        </w:rPr>
      </w:pPr>
    </w:p>
    <w:p w:rsidR="00F6701D" w:rsidRPr="00015D04" w:rsidRDefault="00F6701D" w:rsidP="00904BD4">
      <w:pPr>
        <w:pStyle w:val="QueStem"/>
      </w:pPr>
      <w:r w:rsidRPr="00015D04">
        <w:t>a.</w:t>
      </w:r>
      <w:r w:rsidRPr="00015D04">
        <w:tab/>
        <w:t xml:space="preserve">Haredi </w:t>
      </w:r>
    </w:p>
    <w:p w:rsidR="00F6701D" w:rsidRPr="00015D04" w:rsidRDefault="00F6701D" w:rsidP="00904BD4">
      <w:pPr>
        <w:pStyle w:val="QueStem"/>
      </w:pPr>
      <w:r w:rsidRPr="00015D04">
        <w:t>b.</w:t>
      </w:r>
      <w:r w:rsidRPr="00015D04">
        <w:tab/>
      </w:r>
      <w:proofErr w:type="spellStart"/>
      <w:r w:rsidRPr="00015D04">
        <w:t>Dati</w:t>
      </w:r>
      <w:proofErr w:type="spellEnd"/>
      <w:r w:rsidRPr="00015D04">
        <w:t xml:space="preserve"> </w:t>
      </w:r>
    </w:p>
    <w:p w:rsidR="00F6701D" w:rsidRPr="00015D04" w:rsidRDefault="00F6701D" w:rsidP="00904BD4">
      <w:pPr>
        <w:pStyle w:val="QueStem"/>
        <w:rPr>
          <w:rStyle w:val="SourceListChar"/>
        </w:rPr>
      </w:pPr>
      <w:r w:rsidRPr="00015D04">
        <w:t>c.</w:t>
      </w:r>
      <w:r w:rsidRPr="00015D04">
        <w:tab/>
      </w:r>
      <w:proofErr w:type="spellStart"/>
      <w:r w:rsidRPr="00015D04">
        <w:t>Masorti</w:t>
      </w:r>
      <w:proofErr w:type="spellEnd"/>
      <w:r w:rsidRPr="00015D04">
        <w:t xml:space="preserve"> </w:t>
      </w:r>
    </w:p>
    <w:p w:rsidR="00F6701D" w:rsidRPr="00015D04" w:rsidRDefault="00F6701D" w:rsidP="00904BD4">
      <w:pPr>
        <w:pStyle w:val="QueStem"/>
      </w:pPr>
      <w:r w:rsidRPr="00015D04">
        <w:rPr>
          <w:rStyle w:val="QueStemChar"/>
        </w:rPr>
        <w:t>d.</w:t>
      </w:r>
      <w:r w:rsidRPr="00015D04">
        <w:rPr>
          <w:rStyle w:val="QueStemChar"/>
        </w:rPr>
        <w:tab/>
      </w:r>
      <w:proofErr w:type="spellStart"/>
      <w:r w:rsidRPr="00015D04">
        <w:rPr>
          <w:rStyle w:val="QueStemChar"/>
        </w:rPr>
        <w:t>Hiloni</w:t>
      </w:r>
      <w:proofErr w:type="spellEnd"/>
      <w:r w:rsidRPr="00015D04">
        <w:rPr>
          <w:rStyle w:val="QueStemChar"/>
        </w:rPr>
        <w:t xml:space="preserve"> </w:t>
      </w:r>
    </w:p>
    <w:p w:rsidR="00F6701D" w:rsidRPr="00015D04" w:rsidRDefault="00F6701D" w:rsidP="00383D53">
      <w:pPr>
        <w:keepNext/>
        <w:keepLines/>
        <w:spacing w:after="0" w:line="240" w:lineRule="auto"/>
        <w:rPr>
          <w:rFonts w:ascii="Verdana" w:hAnsi="Verdana"/>
          <w:sz w:val="18"/>
          <w:szCs w:val="18"/>
        </w:rPr>
      </w:pPr>
    </w:p>
    <w:p w:rsidR="00F6701D" w:rsidRPr="00015D04" w:rsidRDefault="00F6701D" w:rsidP="00383D53">
      <w:pPr>
        <w:pStyle w:val="ResponseChoices"/>
      </w:pPr>
      <w:r w:rsidRPr="00015D04">
        <w:t>1</w:t>
      </w:r>
      <w:r w:rsidRPr="00015D04">
        <w:tab/>
        <w:t>All of them</w:t>
      </w:r>
    </w:p>
    <w:p w:rsidR="00F6701D" w:rsidRPr="00015D04" w:rsidRDefault="00F6701D" w:rsidP="00383D53">
      <w:pPr>
        <w:pStyle w:val="ResponseChoices"/>
      </w:pPr>
      <w:r w:rsidRPr="00015D04">
        <w:t>2</w:t>
      </w:r>
      <w:r w:rsidRPr="00015D04">
        <w:tab/>
        <w:t>Most of them</w:t>
      </w:r>
    </w:p>
    <w:p w:rsidR="00F6701D" w:rsidRPr="00015D04" w:rsidRDefault="00F6701D" w:rsidP="00383D53">
      <w:pPr>
        <w:pStyle w:val="ResponseChoices"/>
      </w:pPr>
      <w:r w:rsidRPr="00015D04">
        <w:t>3</w:t>
      </w:r>
      <w:r w:rsidRPr="00015D04">
        <w:tab/>
        <w:t xml:space="preserve">Some of them </w:t>
      </w:r>
    </w:p>
    <w:p w:rsidR="00F6701D" w:rsidRPr="00015D04" w:rsidRDefault="00F6701D" w:rsidP="00383D53">
      <w:pPr>
        <w:pStyle w:val="ResponseChoices"/>
      </w:pPr>
      <w:r w:rsidRPr="00015D04">
        <w:t>4</w:t>
      </w:r>
      <w:r w:rsidRPr="00015D04">
        <w:tab/>
        <w:t>Hardly any of them</w:t>
      </w:r>
    </w:p>
    <w:p w:rsidR="00F6701D" w:rsidRPr="00015D04" w:rsidRDefault="00F6701D" w:rsidP="00383D53">
      <w:pPr>
        <w:pStyle w:val="ResponseChoices"/>
      </w:pPr>
      <w:proofErr w:type="gramStart"/>
      <w:r w:rsidRPr="00015D04">
        <w:t>5</w:t>
      </w:r>
      <w:r w:rsidRPr="00015D04">
        <w:tab/>
        <w:t xml:space="preserve">None of them </w:t>
      </w:r>
      <w:r w:rsidRPr="00904BD4">
        <w:rPr>
          <w:rStyle w:val="InstructionsChar"/>
        </w:rPr>
        <w:t>(DO NOT READ)</w:t>
      </w:r>
      <w:proofErr w:type="gramEnd"/>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tabs>
          <w:tab w:val="left" w:pos="1440"/>
        </w:tabs>
        <w:spacing w:after="0" w:line="240" w:lineRule="auto"/>
        <w:rPr>
          <w:rFonts w:ascii="Verdana" w:hAnsi="Verdana"/>
          <w:b/>
          <w:sz w:val="18"/>
          <w:szCs w:val="18"/>
        </w:rPr>
      </w:pPr>
    </w:p>
    <w:p w:rsidR="00F6701D" w:rsidRPr="00015D04" w:rsidRDefault="00F6701D" w:rsidP="00383D53">
      <w:pPr>
        <w:tabs>
          <w:tab w:val="left" w:pos="1440"/>
        </w:tabs>
        <w:spacing w:after="0" w:line="240" w:lineRule="auto"/>
        <w:rPr>
          <w:rFonts w:ascii="Verdana" w:hAnsi="Verdana"/>
          <w:b/>
          <w:sz w:val="18"/>
          <w:szCs w:val="18"/>
        </w:rPr>
      </w:pPr>
    </w:p>
    <w:p w:rsidR="005A4E57" w:rsidRDefault="001C0F99" w:rsidP="00A324AA">
      <w:pPr>
        <w:pStyle w:val="Instructions"/>
      </w:pPr>
      <w:r>
        <w:br w:type="page"/>
      </w:r>
      <w:r w:rsidR="005A4E57">
        <w:t xml:space="preserve">ASK IF </w:t>
      </w:r>
      <w:r w:rsidR="00B6776D">
        <w:t>JEWISH</w:t>
      </w:r>
    </w:p>
    <w:p w:rsidR="00F6701D" w:rsidRPr="00015D04" w:rsidRDefault="00F6701D" w:rsidP="00904BD4">
      <w:pPr>
        <w:pStyle w:val="QueStem"/>
      </w:pPr>
      <w:r w:rsidRPr="00015D04">
        <w:t>QA26</w:t>
      </w:r>
      <w:r>
        <w:t xml:space="preserve">    </w:t>
      </w:r>
      <w:r w:rsidRPr="00015D04">
        <w:t>Please tell me if you strongly agree, agree, disagree or strongly disagree with the following statements:</w:t>
      </w:r>
    </w:p>
    <w:p w:rsidR="00F6701D" w:rsidRPr="00015D04" w:rsidRDefault="00F6701D" w:rsidP="00383D53">
      <w:pPr>
        <w:tabs>
          <w:tab w:val="left" w:pos="630"/>
        </w:tabs>
        <w:spacing w:after="0" w:line="240" w:lineRule="auto"/>
        <w:ind w:left="630" w:hanging="630"/>
        <w:rPr>
          <w:rFonts w:ascii="Verdana" w:hAnsi="Verdana"/>
          <w:sz w:val="18"/>
          <w:szCs w:val="18"/>
        </w:rPr>
      </w:pPr>
    </w:p>
    <w:p w:rsidR="00F6701D" w:rsidRPr="00015D04" w:rsidRDefault="00F6701D" w:rsidP="00904BD4">
      <w:pPr>
        <w:pStyle w:val="QueStem"/>
      </w:pPr>
      <w:r w:rsidRPr="00015D04">
        <w:t>a.</w:t>
      </w:r>
      <w:r w:rsidRPr="00015D04">
        <w:tab/>
        <w:t xml:space="preserve">It is the birth right of all Jews around the world to make </w:t>
      </w:r>
      <w:proofErr w:type="spellStart"/>
      <w:r w:rsidRPr="00015D04">
        <w:t>aliyah</w:t>
      </w:r>
      <w:proofErr w:type="spellEnd"/>
      <w:r w:rsidRPr="00015D04">
        <w:t xml:space="preserve"> to Israel. </w:t>
      </w:r>
    </w:p>
    <w:p w:rsidR="00F6701D" w:rsidRPr="00015D04" w:rsidRDefault="00F6701D" w:rsidP="00904BD4">
      <w:pPr>
        <w:pStyle w:val="QueStem"/>
      </w:pPr>
      <w:r w:rsidRPr="00015D04">
        <w:t>b.</w:t>
      </w:r>
      <w:r w:rsidRPr="00015D04">
        <w:tab/>
        <w:t xml:space="preserve">Jews deserve preferential treatment in Israel. </w:t>
      </w:r>
    </w:p>
    <w:p w:rsidR="00F6701D" w:rsidRPr="00015D04" w:rsidRDefault="00F6701D" w:rsidP="00904BD4">
      <w:pPr>
        <w:pStyle w:val="QueStem"/>
      </w:pPr>
      <w:r w:rsidRPr="00015D04">
        <w:t>c.</w:t>
      </w:r>
      <w:r w:rsidRPr="00015D04">
        <w:tab/>
        <w:t xml:space="preserve">Arabs should be expelled or transferred from Israel. </w:t>
      </w:r>
    </w:p>
    <w:p w:rsidR="00F6701D" w:rsidRPr="00015D04" w:rsidRDefault="00F6701D" w:rsidP="00383D53">
      <w:pPr>
        <w:tabs>
          <w:tab w:val="left" w:pos="1440"/>
        </w:tabs>
        <w:spacing w:after="0" w:line="240" w:lineRule="auto"/>
        <w:rPr>
          <w:rFonts w:ascii="Verdana" w:hAnsi="Verdana"/>
          <w:b/>
          <w:sz w:val="18"/>
          <w:szCs w:val="18"/>
        </w:rPr>
      </w:pPr>
    </w:p>
    <w:p w:rsidR="00F6701D" w:rsidRPr="00016B06" w:rsidRDefault="00F6701D" w:rsidP="00904BD4">
      <w:pPr>
        <w:pStyle w:val="ResponseChoices"/>
      </w:pPr>
      <w:r w:rsidRPr="00016B06">
        <w:t>1</w:t>
      </w:r>
      <w:r w:rsidRPr="00016B06">
        <w:tab/>
        <w:t>Strongly agree</w:t>
      </w:r>
    </w:p>
    <w:p w:rsidR="00F6701D" w:rsidRPr="006331BC" w:rsidRDefault="00F6701D" w:rsidP="00904BD4">
      <w:pPr>
        <w:pStyle w:val="ResponseChoices"/>
      </w:pPr>
      <w:r w:rsidRPr="00DF0472">
        <w:t>2</w:t>
      </w:r>
      <w:r w:rsidRPr="00DF0472">
        <w:tab/>
        <w:t>Agree</w:t>
      </w:r>
    </w:p>
    <w:p w:rsidR="00F6701D" w:rsidRPr="007A1A18" w:rsidRDefault="00F6701D" w:rsidP="00904BD4">
      <w:pPr>
        <w:pStyle w:val="ResponseChoices"/>
      </w:pPr>
      <w:r w:rsidRPr="007A1A18">
        <w:t>3</w:t>
      </w:r>
      <w:r w:rsidRPr="007A1A18">
        <w:tab/>
        <w:t>Disagree</w:t>
      </w:r>
    </w:p>
    <w:p w:rsidR="00F6701D" w:rsidRPr="00095D93" w:rsidRDefault="00F6701D" w:rsidP="00904BD4">
      <w:pPr>
        <w:pStyle w:val="ResponseChoices"/>
      </w:pPr>
      <w:r w:rsidRPr="00095D93">
        <w:t>4</w:t>
      </w:r>
      <w:r w:rsidRPr="00095D93">
        <w:tab/>
        <w:t>Strongly disagree</w:t>
      </w:r>
    </w:p>
    <w:p w:rsidR="00F6701D" w:rsidRPr="00016B06" w:rsidRDefault="00F6701D" w:rsidP="00904BD4">
      <w:pPr>
        <w:pStyle w:val="ResponseChoices"/>
      </w:pPr>
      <w:r w:rsidRPr="004B23CE">
        <w:t>98</w:t>
      </w:r>
      <w:r w:rsidRPr="004B23CE">
        <w:tab/>
        <w:t xml:space="preserve">Don’t know </w:t>
      </w:r>
      <w:r w:rsidRPr="00904BD4">
        <w:rPr>
          <w:rStyle w:val="InstructionsChar"/>
        </w:rPr>
        <w:t>(DO NOT READ)</w:t>
      </w:r>
    </w:p>
    <w:p w:rsidR="00F6701D" w:rsidRPr="00016B06" w:rsidRDefault="00F6701D" w:rsidP="00904BD4">
      <w:pPr>
        <w:pStyle w:val="ResponseChoices"/>
      </w:pPr>
      <w:r w:rsidRPr="00016B06">
        <w:t>99</w:t>
      </w:r>
      <w:r w:rsidRPr="00016B06">
        <w:tab/>
        <w:t>Refused</w:t>
      </w:r>
      <w:r w:rsidRPr="00904BD4">
        <w:rPr>
          <w:rStyle w:val="InstructionsChar"/>
        </w:rPr>
        <w:t xml:space="preserve"> (DO NOT READ)</w:t>
      </w:r>
    </w:p>
    <w:p w:rsidR="00F6701D" w:rsidRPr="00015D04" w:rsidRDefault="00F6701D" w:rsidP="00383D53">
      <w:pPr>
        <w:tabs>
          <w:tab w:val="left" w:pos="1440"/>
        </w:tabs>
        <w:spacing w:after="0" w:line="240" w:lineRule="auto"/>
        <w:rPr>
          <w:rFonts w:ascii="Verdana" w:hAnsi="Verdana"/>
          <w:b/>
          <w:sz w:val="18"/>
          <w:szCs w:val="18"/>
        </w:rPr>
      </w:pPr>
    </w:p>
    <w:p w:rsidR="005A4E57" w:rsidRDefault="005A4E57" w:rsidP="00A324AA">
      <w:pPr>
        <w:pStyle w:val="Instructions"/>
        <w:rPr>
          <w:iCs/>
        </w:rPr>
      </w:pPr>
      <w:r>
        <w:t>ASK IF ADMINISTERING SURVEY IN HEBREW OR RUSSIAN</w:t>
      </w:r>
    </w:p>
    <w:p w:rsidR="00F6701D" w:rsidRPr="00015D04" w:rsidRDefault="00F6701D" w:rsidP="00904BD4">
      <w:pPr>
        <w:pStyle w:val="QueStem"/>
        <w:rPr>
          <w:color w:val="7F7F7F"/>
          <w:lang w:val="en-CA"/>
        </w:rPr>
      </w:pPr>
      <w:r w:rsidRPr="00015D04">
        <w:t>QA28</w:t>
      </w:r>
      <w:r w:rsidRPr="00015D04">
        <w:tab/>
        <w:t>How much do you think you have in common with Jews in the United States</w:t>
      </w:r>
      <w:r w:rsidRPr="00015D04">
        <w:rPr>
          <w:lang w:val="en-CA"/>
        </w:rPr>
        <w:t xml:space="preserve">? Do you think you have a lot in common with Jews in the United States, some things in common, not too much in common or nothing in common with Jews in the United States? </w:t>
      </w:r>
    </w:p>
    <w:p w:rsidR="00F6701D" w:rsidRPr="00942A13" w:rsidRDefault="00F6701D" w:rsidP="00904BD4">
      <w:pPr>
        <w:pStyle w:val="ResponseChoices"/>
      </w:pPr>
    </w:p>
    <w:p w:rsidR="00F6701D" w:rsidRPr="00BE13A5" w:rsidRDefault="00F6701D" w:rsidP="00904BD4">
      <w:pPr>
        <w:pStyle w:val="ResponseChoices"/>
      </w:pPr>
      <w:r w:rsidRPr="00BE13A5">
        <w:t>1</w:t>
      </w:r>
      <w:r w:rsidRPr="00BE13A5">
        <w:tab/>
        <w:t>A lot in common</w:t>
      </w:r>
    </w:p>
    <w:p w:rsidR="00F6701D" w:rsidRPr="00107282" w:rsidRDefault="00F6701D" w:rsidP="00904BD4">
      <w:pPr>
        <w:pStyle w:val="ResponseChoices"/>
      </w:pPr>
      <w:r w:rsidRPr="00107282">
        <w:t>2</w:t>
      </w:r>
      <w:r w:rsidRPr="00107282">
        <w:tab/>
        <w:t>Some things in common</w:t>
      </w:r>
    </w:p>
    <w:p w:rsidR="00F6701D" w:rsidRPr="00107282" w:rsidRDefault="00F6701D" w:rsidP="00904BD4">
      <w:pPr>
        <w:pStyle w:val="ResponseChoices"/>
      </w:pPr>
      <w:r w:rsidRPr="00107282">
        <w:t>3</w:t>
      </w:r>
      <w:r w:rsidRPr="00107282">
        <w:tab/>
        <w:t>Not too much in common</w:t>
      </w:r>
    </w:p>
    <w:p w:rsidR="00F6701D" w:rsidRPr="00107282" w:rsidRDefault="00F6701D" w:rsidP="00904BD4">
      <w:pPr>
        <w:pStyle w:val="ResponseChoices"/>
      </w:pPr>
      <w:r w:rsidRPr="00107282">
        <w:t>4</w:t>
      </w:r>
      <w:r w:rsidRPr="00107282">
        <w:tab/>
        <w:t>Nothing in common</w:t>
      </w:r>
    </w:p>
    <w:p w:rsidR="00F6701D" w:rsidRPr="00904BD4" w:rsidRDefault="00F6701D" w:rsidP="00904BD4">
      <w:pPr>
        <w:pStyle w:val="ResponseChoices"/>
        <w:rPr>
          <w:rStyle w:val="InstructionsChar"/>
        </w:rPr>
      </w:pPr>
      <w:r w:rsidRPr="00465E90">
        <w:t>98</w:t>
      </w:r>
      <w:r w:rsidRPr="00465E90">
        <w:tab/>
        <w:t xml:space="preserve">Don’t know </w:t>
      </w:r>
      <w:r w:rsidRPr="00904BD4">
        <w:rPr>
          <w:rStyle w:val="InstructionsChar"/>
        </w:rPr>
        <w:t>(DO NOT READ)</w:t>
      </w:r>
    </w:p>
    <w:p w:rsidR="00F6701D" w:rsidRPr="00904BD4" w:rsidRDefault="00F6701D" w:rsidP="00904BD4">
      <w:pPr>
        <w:pStyle w:val="ResponseChoices"/>
        <w:rPr>
          <w:rStyle w:val="InstructionsChar"/>
        </w:rPr>
      </w:pPr>
      <w:r w:rsidRPr="00942A13">
        <w:t>99</w:t>
      </w:r>
      <w:r w:rsidRPr="00942A13">
        <w:tab/>
        <w:t xml:space="preserve">Refused </w:t>
      </w:r>
      <w:r w:rsidRPr="00904BD4">
        <w:rPr>
          <w:rStyle w:val="InstructionsChar"/>
        </w:rPr>
        <w:t>(DO NOT READ)</w:t>
      </w:r>
    </w:p>
    <w:p w:rsidR="00F6701D" w:rsidRPr="00015D04" w:rsidRDefault="00F6701D" w:rsidP="00383D53">
      <w:pPr>
        <w:keepNext/>
        <w:keepLines/>
        <w:spacing w:after="0" w:line="240" w:lineRule="auto"/>
        <w:ind w:left="1440" w:hanging="720"/>
        <w:rPr>
          <w:rFonts w:ascii="Verdana" w:hAnsi="Verdana"/>
          <w:b/>
          <w:sz w:val="18"/>
          <w:szCs w:val="18"/>
        </w:rPr>
      </w:pPr>
    </w:p>
    <w:p w:rsidR="00F6701D" w:rsidRPr="00015D04" w:rsidRDefault="00F6701D" w:rsidP="00383D53">
      <w:pPr>
        <w:tabs>
          <w:tab w:val="left" w:pos="1440"/>
        </w:tabs>
        <w:spacing w:after="0" w:line="240" w:lineRule="auto"/>
        <w:rPr>
          <w:rFonts w:ascii="Verdana" w:hAnsi="Verdana"/>
          <w:b/>
          <w:sz w:val="18"/>
          <w:szCs w:val="18"/>
        </w:rPr>
      </w:pPr>
    </w:p>
    <w:p w:rsidR="005A4E57" w:rsidRDefault="005A4E57" w:rsidP="00A324AA">
      <w:pPr>
        <w:pStyle w:val="Instructions"/>
        <w:rPr>
          <w:iCs/>
        </w:rPr>
      </w:pPr>
      <w:r>
        <w:t xml:space="preserve">ASK IF </w:t>
      </w:r>
      <w:r w:rsidR="00B6776D">
        <w:t>JEWISH</w:t>
      </w:r>
    </w:p>
    <w:p w:rsidR="00F6701D" w:rsidRPr="00015D04" w:rsidRDefault="00F6701D" w:rsidP="00904BD4">
      <w:pPr>
        <w:pStyle w:val="QueStem"/>
        <w:rPr>
          <w:color w:val="808080"/>
        </w:rPr>
      </w:pPr>
      <w:r w:rsidRPr="00015D04">
        <w:t>QA29</w:t>
      </w:r>
      <w:r w:rsidRPr="00015D04">
        <w:tab/>
        <w:t xml:space="preserve">To what extent do you feel that Jews in Israel and Jews in the United States share a common destiny? </w:t>
      </w:r>
    </w:p>
    <w:p w:rsidR="00F6701D" w:rsidRPr="00015D04" w:rsidRDefault="00F6701D" w:rsidP="00904BD4">
      <w:pPr>
        <w:pStyle w:val="QueStem"/>
        <w:rPr>
          <w:color w:val="808080"/>
        </w:rPr>
      </w:pPr>
    </w:p>
    <w:p w:rsidR="00F6701D" w:rsidRPr="00015D04" w:rsidRDefault="00F6701D" w:rsidP="00904BD4">
      <w:pPr>
        <w:pStyle w:val="ResponseChoices"/>
      </w:pPr>
      <w:r w:rsidRPr="00015D04">
        <w:t>1</w:t>
      </w:r>
      <w:r w:rsidRPr="00015D04">
        <w:tab/>
        <w:t>To a great extent</w:t>
      </w:r>
    </w:p>
    <w:p w:rsidR="00F6701D" w:rsidRPr="00015D04" w:rsidRDefault="00F6701D" w:rsidP="00904BD4">
      <w:pPr>
        <w:pStyle w:val="ResponseChoices"/>
      </w:pPr>
      <w:r w:rsidRPr="00015D04">
        <w:t>2</w:t>
      </w:r>
      <w:r w:rsidRPr="00015D04">
        <w:tab/>
        <w:t>To some extent</w:t>
      </w:r>
    </w:p>
    <w:p w:rsidR="00F6701D" w:rsidRPr="00015D04" w:rsidRDefault="00F6701D" w:rsidP="00904BD4">
      <w:pPr>
        <w:pStyle w:val="ResponseChoices"/>
      </w:pPr>
      <w:r w:rsidRPr="00015D04">
        <w:t>3</w:t>
      </w:r>
      <w:r w:rsidRPr="00015D04">
        <w:tab/>
        <w:t xml:space="preserve">Not much </w:t>
      </w:r>
    </w:p>
    <w:p w:rsidR="00F6701D" w:rsidRPr="00015D04" w:rsidRDefault="00F6701D" w:rsidP="00904BD4">
      <w:pPr>
        <w:pStyle w:val="ResponseChoices"/>
      </w:pPr>
      <w:r w:rsidRPr="00015D04">
        <w:t>4</w:t>
      </w:r>
      <w:r w:rsidRPr="00015D04">
        <w:tab/>
        <w:t>Hardly at all</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383D53">
      <w:pPr>
        <w:keepNext/>
        <w:keepLines/>
        <w:spacing w:after="0" w:line="240" w:lineRule="auto"/>
        <w:rPr>
          <w:rFonts w:ascii="Verdana" w:hAnsi="Verdana"/>
          <w:b/>
          <w:sz w:val="18"/>
          <w:szCs w:val="18"/>
        </w:rPr>
      </w:pPr>
    </w:p>
    <w:p w:rsidR="005A4E57" w:rsidRDefault="005A4E57" w:rsidP="00A324AA">
      <w:pPr>
        <w:pStyle w:val="Instructions"/>
      </w:pPr>
      <w:r>
        <w:t xml:space="preserve">ASK IF </w:t>
      </w:r>
      <w:r w:rsidR="00B6776D">
        <w:t>JEWISH</w:t>
      </w:r>
    </w:p>
    <w:p w:rsidR="00F6701D" w:rsidRPr="00015D04" w:rsidRDefault="00F6701D" w:rsidP="00383D53">
      <w:pPr>
        <w:pStyle w:val="QueStem"/>
        <w:rPr>
          <w:rStyle w:val="SourceListChar"/>
        </w:rPr>
      </w:pPr>
      <w:r w:rsidRPr="00015D04">
        <w:t>QA30</w:t>
      </w:r>
      <w:r w:rsidRPr="00015D04">
        <w:tab/>
        <w:t xml:space="preserve">How would you define yourself religiously? </w:t>
      </w:r>
      <w:proofErr w:type="gramStart"/>
      <w:r w:rsidR="008B6DA6">
        <w:t xml:space="preserve">Haredi, </w:t>
      </w:r>
      <w:proofErr w:type="spellStart"/>
      <w:r w:rsidR="008B6DA6">
        <w:t>Dati</w:t>
      </w:r>
      <w:proofErr w:type="spellEnd"/>
      <w:r w:rsidR="008B6DA6">
        <w:t xml:space="preserve">, </w:t>
      </w:r>
      <w:proofErr w:type="spellStart"/>
      <w:r w:rsidR="008B6DA6">
        <w:t>Masorti</w:t>
      </w:r>
      <w:proofErr w:type="spellEnd"/>
      <w:r w:rsidR="008B6DA6">
        <w:t xml:space="preserve">, </w:t>
      </w:r>
      <w:proofErr w:type="spellStart"/>
      <w:r w:rsidR="008B6DA6">
        <w:t>Hiloni</w:t>
      </w:r>
      <w:proofErr w:type="spellEnd"/>
      <w:r w:rsidRPr="00015D04">
        <w:t xml:space="preserve"> or something else?</w:t>
      </w:r>
      <w:proofErr w:type="gramEnd"/>
      <w:r w:rsidRPr="00015D04">
        <w:t xml:space="preserve"> </w:t>
      </w:r>
      <w:r w:rsidRPr="00015D04">
        <w:rPr>
          <w:rStyle w:val="SourceListChar"/>
        </w:rPr>
        <w:t xml:space="preserve"> </w:t>
      </w:r>
    </w:p>
    <w:p w:rsidR="00F6701D" w:rsidRPr="00015D04" w:rsidRDefault="00F6701D" w:rsidP="00383D53">
      <w:pPr>
        <w:pStyle w:val="ResponseChoices"/>
      </w:pPr>
    </w:p>
    <w:p w:rsidR="00F6701D" w:rsidRPr="00DF0472" w:rsidRDefault="00F6701D" w:rsidP="00DF0472">
      <w:pPr>
        <w:pStyle w:val="ResponseChoices"/>
      </w:pPr>
      <w:r w:rsidRPr="00DF0472">
        <w:t>1</w:t>
      </w:r>
      <w:r w:rsidR="00DF0472">
        <w:tab/>
      </w:r>
      <w:r w:rsidR="008B6DA6" w:rsidRPr="00DF0472">
        <w:t>Haredi</w:t>
      </w:r>
    </w:p>
    <w:p w:rsidR="00F6701D" w:rsidRPr="00DF0472" w:rsidRDefault="00F6701D" w:rsidP="00DF0472">
      <w:pPr>
        <w:pStyle w:val="ResponseChoices"/>
      </w:pPr>
      <w:r w:rsidRPr="00DF0472">
        <w:t>2</w:t>
      </w:r>
      <w:r w:rsidR="00DF0472">
        <w:tab/>
      </w:r>
      <w:proofErr w:type="spellStart"/>
      <w:r w:rsidR="008B6DA6" w:rsidRPr="00DF0472">
        <w:t>Dati</w:t>
      </w:r>
      <w:proofErr w:type="spellEnd"/>
    </w:p>
    <w:p w:rsidR="00F6701D" w:rsidRPr="00DF0472" w:rsidRDefault="00F6701D" w:rsidP="00DF0472">
      <w:pPr>
        <w:pStyle w:val="ResponseChoices"/>
      </w:pPr>
      <w:r w:rsidRPr="00A324AA">
        <w:t>3</w:t>
      </w:r>
      <w:r w:rsidR="00DF0472">
        <w:tab/>
      </w:r>
      <w:proofErr w:type="spellStart"/>
      <w:r w:rsidR="008B6DA6" w:rsidRPr="00DF0472">
        <w:t>Masorti</w:t>
      </w:r>
      <w:proofErr w:type="spellEnd"/>
    </w:p>
    <w:p w:rsidR="00F6701D" w:rsidRPr="00DF0472" w:rsidRDefault="00F6701D" w:rsidP="00A324AA">
      <w:pPr>
        <w:pStyle w:val="ResponseChoices"/>
      </w:pPr>
      <w:r w:rsidRPr="00DF0472">
        <w:t>4</w:t>
      </w:r>
      <w:r w:rsidR="00DF0472">
        <w:tab/>
      </w:r>
      <w:proofErr w:type="spellStart"/>
      <w:r w:rsidR="008B6DA6" w:rsidRPr="00DF0472">
        <w:t>Hiloni</w:t>
      </w:r>
      <w:proofErr w:type="spellEnd"/>
    </w:p>
    <w:p w:rsidR="00F6701D" w:rsidRPr="00A324AA" w:rsidRDefault="00F6701D" w:rsidP="00DF0472">
      <w:pPr>
        <w:pStyle w:val="ResponseChoices"/>
        <w:rPr>
          <w:rStyle w:val="InstructionsChar"/>
        </w:rPr>
      </w:pPr>
      <w:r w:rsidRPr="00DF0472">
        <w:t>6</w:t>
      </w:r>
      <w:r w:rsidR="00DF0472">
        <w:tab/>
      </w:r>
      <w:r w:rsidRPr="00DF0472">
        <w:t xml:space="preserve">or </w:t>
      </w:r>
      <w:proofErr w:type="gramStart"/>
      <w:r w:rsidRPr="00DF0472">
        <w:t>Something</w:t>
      </w:r>
      <w:proofErr w:type="gramEnd"/>
      <w:r w:rsidRPr="00DF0472">
        <w:t xml:space="preserve"> else </w:t>
      </w:r>
      <w:r w:rsidRPr="00A324AA">
        <w:rPr>
          <w:rStyle w:val="InstructionsChar"/>
        </w:rPr>
        <w:t>(SPECIFY _____)</w:t>
      </w:r>
    </w:p>
    <w:p w:rsidR="00F6701D" w:rsidRPr="00DF0472" w:rsidRDefault="00F6701D" w:rsidP="00A324AA">
      <w:pPr>
        <w:pStyle w:val="ResponseChoices"/>
      </w:pPr>
      <w:r w:rsidRPr="00DF0472">
        <w:t>98</w:t>
      </w:r>
      <w:r w:rsidR="00DF0472">
        <w:tab/>
      </w:r>
      <w:r w:rsidRPr="00DF0472">
        <w:t xml:space="preserve">Don’t know </w:t>
      </w:r>
      <w:r w:rsidRPr="00A324AA">
        <w:rPr>
          <w:rStyle w:val="InstructionsChar"/>
        </w:rPr>
        <w:t>(DO NOT READ)</w:t>
      </w:r>
    </w:p>
    <w:p w:rsidR="00F6701D" w:rsidRPr="00DF0472" w:rsidRDefault="00F6701D" w:rsidP="00A324AA">
      <w:pPr>
        <w:pStyle w:val="ResponseChoices"/>
      </w:pPr>
      <w:r w:rsidRPr="00DF0472">
        <w:t>99</w:t>
      </w:r>
      <w:r w:rsidR="00DF0472">
        <w:tab/>
      </w:r>
      <w:r w:rsidRPr="00DF0472">
        <w:t xml:space="preserve">Refused </w:t>
      </w:r>
      <w:r w:rsidRPr="00A324AA">
        <w:rPr>
          <w:rStyle w:val="InstructionsChar"/>
        </w:rPr>
        <w:t>(DO NOT READ)</w:t>
      </w:r>
    </w:p>
    <w:p w:rsidR="00F6701D" w:rsidRPr="00015D04" w:rsidRDefault="00F6701D" w:rsidP="00383D53">
      <w:pPr>
        <w:pStyle w:val="Instructions"/>
        <w:rPr>
          <w:strike/>
        </w:rPr>
      </w:pPr>
    </w:p>
    <w:p w:rsidR="00F6701D" w:rsidRPr="00015D04" w:rsidRDefault="00B34995" w:rsidP="00904BD4">
      <w:pPr>
        <w:pStyle w:val="Instructions"/>
      </w:pPr>
      <w:r>
        <w:br w:type="page"/>
      </w:r>
      <w:r w:rsidR="00F6701D" w:rsidRPr="00015D04">
        <w:t>ASK IF DATI, MASORTI, HILONI, OTHER, DON’T KNOW, REFUSED (QA30=2</w:t>
      </w:r>
      <w:proofErr w:type="gramStart"/>
      <w:r w:rsidR="00F6701D" w:rsidRPr="00015D04">
        <w:t>,3,4,6,98,99</w:t>
      </w:r>
      <w:proofErr w:type="gramEnd"/>
      <w:r w:rsidR="00F6701D" w:rsidRPr="00015D04">
        <w:t>)</w:t>
      </w:r>
    </w:p>
    <w:p w:rsidR="00F6701D" w:rsidRPr="00015D04" w:rsidRDefault="00F6701D" w:rsidP="00904BD4">
      <w:pPr>
        <w:pStyle w:val="QueStem"/>
        <w:rPr>
          <w:color w:val="808080"/>
        </w:rPr>
      </w:pPr>
      <w:r w:rsidRPr="00015D04">
        <w:t>QA32</w:t>
      </w:r>
      <w:r w:rsidRPr="00015D04">
        <w:tab/>
        <w:t xml:space="preserve">How comfortable would you be if a child of yours someday married a Haredi?  Would you be very comfortable, somewhat comfortable, not too comfortable or not at all comfortable? </w:t>
      </w:r>
    </w:p>
    <w:p w:rsidR="00F6701D" w:rsidRPr="00015D04" w:rsidRDefault="00F6701D" w:rsidP="00383D53">
      <w:pPr>
        <w:keepNext/>
        <w:keepLines/>
        <w:spacing w:after="0" w:line="240" w:lineRule="auto"/>
        <w:ind w:left="720"/>
        <w:rPr>
          <w:rFonts w:ascii="Verdana" w:hAnsi="Verdana"/>
          <w:sz w:val="18"/>
          <w:szCs w:val="18"/>
        </w:rPr>
      </w:pPr>
    </w:p>
    <w:p w:rsidR="00F6701D" w:rsidRPr="00015D04" w:rsidRDefault="00F6701D" w:rsidP="00904BD4">
      <w:pPr>
        <w:pStyle w:val="ResponseChoices"/>
      </w:pPr>
      <w:r w:rsidRPr="00015D04">
        <w:t>1</w:t>
      </w:r>
      <w:r w:rsidRPr="00015D04">
        <w:tab/>
        <w:t>Very comfortable</w:t>
      </w:r>
      <w:r w:rsidRPr="00015D04">
        <w:tab/>
      </w:r>
      <w:r w:rsidRPr="00015D04">
        <w:tab/>
      </w:r>
    </w:p>
    <w:p w:rsidR="00F6701D" w:rsidRPr="00015D04" w:rsidRDefault="00F6701D" w:rsidP="00904BD4">
      <w:pPr>
        <w:pStyle w:val="ResponseChoices"/>
      </w:pPr>
      <w:r w:rsidRPr="00015D04">
        <w:t>2</w:t>
      </w:r>
      <w:r w:rsidRPr="00015D04">
        <w:tab/>
        <w:t>Somewhat comfortable</w:t>
      </w:r>
    </w:p>
    <w:p w:rsidR="00F6701D" w:rsidRPr="00015D04" w:rsidRDefault="00F6701D" w:rsidP="00904BD4">
      <w:pPr>
        <w:pStyle w:val="ResponseChoices"/>
      </w:pPr>
      <w:r w:rsidRPr="00015D04">
        <w:t>3</w:t>
      </w:r>
      <w:r w:rsidRPr="00015D04">
        <w:tab/>
        <w:t>Not too comfortable</w:t>
      </w:r>
    </w:p>
    <w:p w:rsidR="00F6701D" w:rsidRPr="00015D04" w:rsidRDefault="00F6701D" w:rsidP="00904BD4">
      <w:pPr>
        <w:pStyle w:val="ResponseChoices"/>
      </w:pPr>
      <w:r w:rsidRPr="00015D04">
        <w:t>4</w:t>
      </w:r>
      <w:r w:rsidRPr="00015D04">
        <w:tab/>
        <w:t>Not at all comfortable</w:t>
      </w:r>
    </w:p>
    <w:p w:rsidR="00F6701D" w:rsidRPr="00015D04" w:rsidRDefault="00F6701D" w:rsidP="00904BD4">
      <w:pPr>
        <w:pStyle w:val="ResponseChoices"/>
      </w:pPr>
      <w:r w:rsidRPr="00015D04">
        <w:t>5</w:t>
      </w:r>
      <w:r w:rsidRPr="00015D04">
        <w:tab/>
        <w:t xml:space="preserve">Depends on situation </w:t>
      </w:r>
      <w:r w:rsidRPr="00015D04">
        <w:rPr>
          <w:b/>
        </w:rPr>
        <w:t>(DO NOT READ)</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rPr>
          <w:b/>
        </w:rPr>
      </w:pPr>
      <w:r w:rsidRPr="00015D04">
        <w:t>99</w:t>
      </w:r>
      <w:r w:rsidRPr="00015D04">
        <w:tab/>
        <w:t xml:space="preserve">Refused </w:t>
      </w:r>
      <w:r w:rsidRPr="00015D04">
        <w:rPr>
          <w:b/>
        </w:rPr>
        <w:t>(DO NOT READ)</w:t>
      </w:r>
    </w:p>
    <w:p w:rsidR="00F6701D" w:rsidRPr="00015D04" w:rsidRDefault="00F6701D" w:rsidP="00904BD4">
      <w:pPr>
        <w:pStyle w:val="ResponseChoices"/>
        <w:rPr>
          <w:b/>
        </w:rPr>
      </w:pPr>
    </w:p>
    <w:p w:rsidR="00F6701D" w:rsidRPr="00015D04" w:rsidRDefault="00F6701D" w:rsidP="00904BD4">
      <w:pPr>
        <w:pStyle w:val="Instructions"/>
      </w:pPr>
      <w:r w:rsidRPr="00015D04">
        <w:t xml:space="preserve">ASK IF HAREDI, </w:t>
      </w:r>
      <w:r w:rsidR="007C16ED" w:rsidRPr="00015D04">
        <w:t>MAS</w:t>
      </w:r>
      <w:r w:rsidR="007C16ED">
        <w:t>ORT</w:t>
      </w:r>
      <w:r w:rsidR="007C16ED" w:rsidRPr="00015D04">
        <w:t>I</w:t>
      </w:r>
      <w:r w:rsidRPr="00015D04">
        <w:t>, HILONI, OTHER, DON’T KNOW, REFUSED (QA30=1</w:t>
      </w:r>
      <w:proofErr w:type="gramStart"/>
      <w:r w:rsidRPr="00015D04">
        <w:t>,3,4,6,98,99</w:t>
      </w:r>
      <w:proofErr w:type="gramEnd"/>
      <w:r w:rsidRPr="00015D04">
        <w:t>)</w:t>
      </w:r>
    </w:p>
    <w:p w:rsidR="00F6701D" w:rsidRPr="00015D04" w:rsidRDefault="00F6701D" w:rsidP="00904BD4">
      <w:pPr>
        <w:pStyle w:val="QueStem"/>
        <w:rPr>
          <w:color w:val="808080"/>
        </w:rPr>
      </w:pPr>
      <w:r w:rsidRPr="00015D04">
        <w:rPr>
          <w:color w:val="223541" w:themeColor="text2" w:themeShade="80"/>
        </w:rPr>
        <w:t>QA33</w:t>
      </w:r>
      <w:r w:rsidRPr="00015D04">
        <w:tab/>
        <w:t xml:space="preserve">How comfortable would you be if a child of yours someday married a </w:t>
      </w:r>
      <w:proofErr w:type="spellStart"/>
      <w:r w:rsidRPr="00015D04">
        <w:t>Dati</w:t>
      </w:r>
      <w:proofErr w:type="spellEnd"/>
      <w:r w:rsidRPr="00015D04">
        <w:t xml:space="preserve">?  Would you be very comfortable, somewhat comfortable, not too comfortable or not at all comfortable? </w:t>
      </w:r>
    </w:p>
    <w:p w:rsidR="00F6701D" w:rsidRPr="00015D04" w:rsidRDefault="00F6701D" w:rsidP="00383D53">
      <w:pPr>
        <w:keepNext/>
        <w:keepLines/>
        <w:spacing w:after="0" w:line="240" w:lineRule="auto"/>
        <w:ind w:left="720"/>
        <w:rPr>
          <w:rFonts w:ascii="Verdana" w:hAnsi="Verdana"/>
          <w:sz w:val="18"/>
          <w:szCs w:val="18"/>
        </w:rPr>
      </w:pPr>
    </w:p>
    <w:p w:rsidR="00F6701D" w:rsidRPr="00015D04" w:rsidRDefault="00F6701D" w:rsidP="00904BD4">
      <w:pPr>
        <w:pStyle w:val="ResponseChoices"/>
      </w:pPr>
      <w:r w:rsidRPr="00015D04">
        <w:t>1</w:t>
      </w:r>
      <w:r w:rsidRPr="00015D04">
        <w:tab/>
        <w:t>Very comfortable</w:t>
      </w:r>
      <w:r w:rsidRPr="00015D04">
        <w:tab/>
      </w:r>
      <w:r w:rsidRPr="00015D04">
        <w:tab/>
      </w:r>
    </w:p>
    <w:p w:rsidR="00F6701D" w:rsidRPr="00015D04" w:rsidRDefault="00F6701D" w:rsidP="00904BD4">
      <w:pPr>
        <w:pStyle w:val="ResponseChoices"/>
      </w:pPr>
      <w:r w:rsidRPr="00015D04">
        <w:t>2</w:t>
      </w:r>
      <w:r w:rsidRPr="00015D04">
        <w:tab/>
        <w:t>Somewhat comfortable</w:t>
      </w:r>
    </w:p>
    <w:p w:rsidR="00F6701D" w:rsidRPr="00015D04" w:rsidRDefault="00F6701D" w:rsidP="00904BD4">
      <w:pPr>
        <w:pStyle w:val="ResponseChoices"/>
      </w:pPr>
      <w:r w:rsidRPr="00015D04">
        <w:t>3</w:t>
      </w:r>
      <w:r w:rsidRPr="00015D04">
        <w:tab/>
        <w:t>Not too comfortable</w:t>
      </w:r>
    </w:p>
    <w:p w:rsidR="00F6701D" w:rsidRPr="00015D04" w:rsidRDefault="00F6701D" w:rsidP="00904BD4">
      <w:pPr>
        <w:pStyle w:val="ResponseChoices"/>
      </w:pPr>
      <w:r w:rsidRPr="00015D04">
        <w:t>4</w:t>
      </w:r>
      <w:r w:rsidRPr="00015D04">
        <w:tab/>
        <w:t>Not at all comfortable</w:t>
      </w:r>
    </w:p>
    <w:p w:rsidR="00F6701D" w:rsidRPr="00015D04" w:rsidRDefault="00F6701D" w:rsidP="00904BD4">
      <w:pPr>
        <w:pStyle w:val="ResponseChoices"/>
      </w:pPr>
      <w:r w:rsidRPr="00015D04">
        <w:t>5</w:t>
      </w:r>
      <w:r w:rsidRPr="00015D04">
        <w:tab/>
        <w:t xml:space="preserve">Depends on situation </w:t>
      </w:r>
      <w:r w:rsidRPr="00015D04">
        <w:rPr>
          <w:b/>
        </w:rPr>
        <w:t>(DO NOT READ)</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383D53">
      <w:pPr>
        <w:keepNext/>
        <w:keepLines/>
        <w:spacing w:after="0" w:line="240" w:lineRule="auto"/>
        <w:rPr>
          <w:rFonts w:ascii="Verdana" w:hAnsi="Verdana"/>
          <w:b/>
          <w:sz w:val="18"/>
          <w:szCs w:val="18"/>
        </w:rPr>
      </w:pPr>
    </w:p>
    <w:p w:rsidR="00F6701D" w:rsidRPr="00015D04" w:rsidRDefault="00F6701D" w:rsidP="00904BD4">
      <w:pPr>
        <w:pStyle w:val="Instructions"/>
      </w:pPr>
      <w:r w:rsidRPr="00015D04">
        <w:t>ASK IF HAREDI, DATI, HILONI, OTHER, DON’T KNOW, REFUSED (QA30=1</w:t>
      </w:r>
      <w:proofErr w:type="gramStart"/>
      <w:r w:rsidRPr="00015D04">
        <w:t>,2,4,6,98,99</w:t>
      </w:r>
      <w:proofErr w:type="gramEnd"/>
      <w:r w:rsidRPr="00015D04">
        <w:t>)</w:t>
      </w:r>
    </w:p>
    <w:p w:rsidR="00F6701D" w:rsidRPr="00015D04" w:rsidRDefault="00F6701D" w:rsidP="00904BD4">
      <w:pPr>
        <w:pStyle w:val="QueStem"/>
        <w:rPr>
          <w:color w:val="808080"/>
        </w:rPr>
      </w:pPr>
      <w:r w:rsidRPr="00015D04">
        <w:rPr>
          <w:color w:val="223541" w:themeColor="text2" w:themeShade="80"/>
        </w:rPr>
        <w:t>QA34</w:t>
      </w:r>
      <w:r w:rsidRPr="00015D04">
        <w:tab/>
        <w:t xml:space="preserve">How comfortable would you be if a child of yours someday married a </w:t>
      </w:r>
      <w:proofErr w:type="spellStart"/>
      <w:r w:rsidRPr="00015D04">
        <w:t>Masorti</w:t>
      </w:r>
      <w:proofErr w:type="spellEnd"/>
      <w:r w:rsidRPr="00015D04">
        <w:t xml:space="preserve">?  Would you be very comfortable, somewhat comfortable, not too comfortable or not at all comfortable? </w:t>
      </w:r>
    </w:p>
    <w:p w:rsidR="00F6701D" w:rsidRPr="00015D04" w:rsidRDefault="00F6701D" w:rsidP="00383D53">
      <w:pPr>
        <w:keepNext/>
        <w:keepLines/>
        <w:spacing w:after="0" w:line="240" w:lineRule="auto"/>
        <w:ind w:left="720"/>
        <w:rPr>
          <w:rFonts w:ascii="Verdana" w:hAnsi="Verdana"/>
          <w:sz w:val="18"/>
          <w:szCs w:val="18"/>
        </w:rPr>
      </w:pPr>
    </w:p>
    <w:p w:rsidR="00F6701D" w:rsidRPr="00015D04" w:rsidRDefault="00F6701D" w:rsidP="00904BD4">
      <w:pPr>
        <w:pStyle w:val="ResponseChoices"/>
      </w:pPr>
      <w:r w:rsidRPr="00015D04">
        <w:t>1</w:t>
      </w:r>
      <w:r w:rsidRPr="00015D04">
        <w:tab/>
        <w:t>Very comfortable</w:t>
      </w:r>
      <w:r w:rsidRPr="00015D04">
        <w:tab/>
      </w:r>
      <w:r w:rsidRPr="00015D04">
        <w:tab/>
      </w:r>
    </w:p>
    <w:p w:rsidR="00F6701D" w:rsidRPr="00015D04" w:rsidRDefault="00F6701D" w:rsidP="00904BD4">
      <w:pPr>
        <w:pStyle w:val="ResponseChoices"/>
      </w:pPr>
      <w:r w:rsidRPr="00015D04">
        <w:t>2</w:t>
      </w:r>
      <w:r w:rsidRPr="00015D04">
        <w:tab/>
        <w:t>Somewhat comfortable</w:t>
      </w:r>
    </w:p>
    <w:p w:rsidR="00F6701D" w:rsidRPr="00015D04" w:rsidRDefault="00F6701D" w:rsidP="00904BD4">
      <w:pPr>
        <w:pStyle w:val="ResponseChoices"/>
      </w:pPr>
      <w:r w:rsidRPr="00015D04">
        <w:t>3</w:t>
      </w:r>
      <w:r w:rsidRPr="00015D04">
        <w:tab/>
        <w:t>Not too comfortable</w:t>
      </w:r>
    </w:p>
    <w:p w:rsidR="00F6701D" w:rsidRPr="00015D04" w:rsidRDefault="00F6701D" w:rsidP="00904BD4">
      <w:pPr>
        <w:pStyle w:val="ResponseChoices"/>
      </w:pPr>
      <w:r w:rsidRPr="00015D04">
        <w:t>4</w:t>
      </w:r>
      <w:r w:rsidRPr="00015D04">
        <w:tab/>
        <w:t>Not at all comfortable</w:t>
      </w:r>
    </w:p>
    <w:p w:rsidR="00F6701D" w:rsidRPr="00015D04" w:rsidRDefault="00F6701D" w:rsidP="00904BD4">
      <w:pPr>
        <w:pStyle w:val="ResponseChoices"/>
      </w:pPr>
      <w:r w:rsidRPr="00015D04">
        <w:t>5</w:t>
      </w:r>
      <w:r w:rsidRPr="00015D04">
        <w:tab/>
        <w:t xml:space="preserve">Depends on situation </w:t>
      </w:r>
      <w:r w:rsidRPr="00015D04">
        <w:rPr>
          <w:b/>
        </w:rPr>
        <w:t>(DO NOT READ)</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383D53">
      <w:pPr>
        <w:keepNext/>
        <w:keepLines/>
        <w:spacing w:after="0" w:line="240" w:lineRule="auto"/>
        <w:rPr>
          <w:rFonts w:ascii="Verdana" w:hAnsi="Verdana"/>
          <w:b/>
          <w:sz w:val="18"/>
          <w:szCs w:val="18"/>
        </w:rPr>
      </w:pPr>
    </w:p>
    <w:p w:rsidR="00F6701D" w:rsidRPr="00015D04" w:rsidRDefault="00F6701D" w:rsidP="00904BD4">
      <w:pPr>
        <w:pStyle w:val="Instructions"/>
      </w:pPr>
      <w:r w:rsidRPr="00015D04">
        <w:t>ASK IF HAREDI, DATI, MASORTI, OTHER, DON’T KNOW, REFUSED (QA30=1</w:t>
      </w:r>
      <w:proofErr w:type="gramStart"/>
      <w:r w:rsidRPr="00015D04">
        <w:t>,2,3,6,98,99</w:t>
      </w:r>
      <w:proofErr w:type="gramEnd"/>
      <w:r w:rsidRPr="00015D04">
        <w:t>)</w:t>
      </w:r>
    </w:p>
    <w:p w:rsidR="00F6701D" w:rsidRPr="00015D04" w:rsidRDefault="00F6701D" w:rsidP="00904BD4">
      <w:pPr>
        <w:pStyle w:val="QueStem"/>
        <w:rPr>
          <w:color w:val="808080"/>
        </w:rPr>
      </w:pPr>
      <w:r w:rsidRPr="00015D04">
        <w:t>QA35</w:t>
      </w:r>
      <w:r w:rsidRPr="00015D04">
        <w:tab/>
        <w:t>How comfortable would you be if a child of yours someday married a secular Jew (</w:t>
      </w:r>
      <w:proofErr w:type="spellStart"/>
      <w:r w:rsidRPr="00015D04">
        <w:t>Hiloni</w:t>
      </w:r>
      <w:proofErr w:type="spellEnd"/>
      <w:r w:rsidRPr="00015D04">
        <w:t xml:space="preserve">)?  Would you be very comfortable, somewhat comfortable, not too comfortable or not at all comfortable? </w:t>
      </w:r>
    </w:p>
    <w:p w:rsidR="00F6701D" w:rsidRPr="00015D04" w:rsidRDefault="00F6701D" w:rsidP="00383D53">
      <w:pPr>
        <w:keepNext/>
        <w:keepLines/>
        <w:spacing w:after="0" w:line="240" w:lineRule="auto"/>
        <w:ind w:left="720"/>
        <w:rPr>
          <w:rFonts w:ascii="Verdana" w:hAnsi="Verdana"/>
          <w:sz w:val="18"/>
          <w:szCs w:val="18"/>
        </w:rPr>
      </w:pPr>
    </w:p>
    <w:p w:rsidR="00F6701D" w:rsidRPr="00015D04" w:rsidRDefault="00F6701D" w:rsidP="00904BD4">
      <w:pPr>
        <w:pStyle w:val="ResponseChoices"/>
      </w:pPr>
      <w:r w:rsidRPr="00015D04">
        <w:t>1</w:t>
      </w:r>
      <w:r w:rsidRPr="00015D04">
        <w:tab/>
        <w:t>Very comfortable</w:t>
      </w:r>
      <w:r w:rsidRPr="00015D04">
        <w:tab/>
      </w:r>
      <w:r w:rsidRPr="00015D04">
        <w:tab/>
      </w:r>
    </w:p>
    <w:p w:rsidR="00F6701D" w:rsidRPr="00015D04" w:rsidRDefault="00F6701D" w:rsidP="00904BD4">
      <w:pPr>
        <w:pStyle w:val="ResponseChoices"/>
      </w:pPr>
      <w:r w:rsidRPr="00015D04">
        <w:t>2</w:t>
      </w:r>
      <w:r w:rsidRPr="00015D04">
        <w:tab/>
        <w:t>Somewhat comfortable</w:t>
      </w:r>
    </w:p>
    <w:p w:rsidR="00F6701D" w:rsidRPr="00015D04" w:rsidRDefault="00F6701D" w:rsidP="00904BD4">
      <w:pPr>
        <w:pStyle w:val="ResponseChoices"/>
      </w:pPr>
      <w:r w:rsidRPr="00015D04">
        <w:t>3</w:t>
      </w:r>
      <w:r w:rsidRPr="00015D04">
        <w:tab/>
        <w:t>Not too comfortable</w:t>
      </w:r>
    </w:p>
    <w:p w:rsidR="00F6701D" w:rsidRPr="00015D04" w:rsidRDefault="00F6701D" w:rsidP="00904BD4">
      <w:pPr>
        <w:pStyle w:val="ResponseChoices"/>
      </w:pPr>
      <w:r w:rsidRPr="00015D04">
        <w:t>4</w:t>
      </w:r>
      <w:r w:rsidRPr="00015D04">
        <w:tab/>
        <w:t>Not at all comfortable</w:t>
      </w:r>
    </w:p>
    <w:p w:rsidR="00F6701D" w:rsidRPr="00015D04" w:rsidRDefault="00F6701D" w:rsidP="00904BD4">
      <w:pPr>
        <w:pStyle w:val="ResponseChoices"/>
      </w:pPr>
      <w:r w:rsidRPr="00015D04">
        <w:t>5</w:t>
      </w:r>
      <w:r w:rsidRPr="00015D04">
        <w:tab/>
        <w:t xml:space="preserve">Depends on situation </w:t>
      </w:r>
      <w:r w:rsidRPr="00015D04">
        <w:rPr>
          <w:b/>
        </w:rPr>
        <w:t>(DO NOT READ)</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383D53">
      <w:pPr>
        <w:spacing w:after="0" w:line="240" w:lineRule="auto"/>
        <w:rPr>
          <w:rFonts w:ascii="Verdana" w:hAnsi="Verdana"/>
          <w:sz w:val="18"/>
          <w:szCs w:val="18"/>
        </w:rPr>
      </w:pPr>
    </w:p>
    <w:p w:rsidR="00F6701D" w:rsidRPr="00015D04" w:rsidRDefault="00F6701D" w:rsidP="00383D53">
      <w:pPr>
        <w:keepNext/>
        <w:keepLines/>
        <w:spacing w:after="0" w:line="240" w:lineRule="auto"/>
        <w:rPr>
          <w:rFonts w:ascii="Verdana" w:hAnsi="Verdana"/>
          <w:b/>
          <w:sz w:val="18"/>
          <w:szCs w:val="18"/>
        </w:rPr>
      </w:pPr>
    </w:p>
    <w:p w:rsidR="00F6701D" w:rsidRPr="00015D04" w:rsidRDefault="00F6701D" w:rsidP="00383D53">
      <w:pPr>
        <w:tabs>
          <w:tab w:val="left" w:pos="720"/>
          <w:tab w:val="left" w:pos="1440"/>
        </w:tabs>
        <w:spacing w:after="0" w:line="240" w:lineRule="auto"/>
        <w:rPr>
          <w:rFonts w:ascii="Verdana" w:hAnsi="Verdana"/>
          <w:b/>
          <w:sz w:val="18"/>
          <w:szCs w:val="18"/>
        </w:rPr>
      </w:pPr>
    </w:p>
    <w:p w:rsidR="005A4E57" w:rsidRPr="005A4E57" w:rsidRDefault="00B34995" w:rsidP="00A324AA">
      <w:pPr>
        <w:pStyle w:val="Instructions"/>
      </w:pPr>
      <w:r>
        <w:br w:type="page"/>
      </w:r>
      <w:r w:rsidR="005A4E57">
        <w:t xml:space="preserve">ASK IF NOT CHRISTIAN </w:t>
      </w:r>
    </w:p>
    <w:p w:rsidR="00F6701D" w:rsidRPr="00904BD4" w:rsidRDefault="005A4E57" w:rsidP="00904BD4">
      <w:pPr>
        <w:pStyle w:val="QueStem"/>
      </w:pPr>
      <w:r w:rsidRPr="00B34995">
        <w:t>Q</w:t>
      </w:r>
      <w:r w:rsidR="00F6701D" w:rsidRPr="00B34995">
        <w:t>36</w:t>
      </w:r>
      <w:r w:rsidRPr="00B34995">
        <w:t>cmb</w:t>
      </w:r>
      <w:r w:rsidR="00F6701D" w:rsidRPr="00B34995">
        <w:tab/>
        <w:t xml:space="preserve">How comfortable would you be if a child of yours someday married a Christian?  Would you be very comfortable, somewhat comfortable, not too comfortable or not at all comfortable? </w:t>
      </w:r>
    </w:p>
    <w:p w:rsidR="00F6701D" w:rsidRPr="00015D04" w:rsidRDefault="00F6701D" w:rsidP="00383D53">
      <w:pPr>
        <w:keepNext/>
        <w:keepLines/>
        <w:spacing w:after="0" w:line="240" w:lineRule="auto"/>
        <w:ind w:left="720"/>
        <w:rPr>
          <w:rFonts w:ascii="Verdana" w:hAnsi="Verdana"/>
          <w:sz w:val="18"/>
          <w:szCs w:val="18"/>
        </w:rPr>
      </w:pPr>
    </w:p>
    <w:p w:rsidR="00F6701D" w:rsidRPr="00015D04" w:rsidRDefault="00F6701D" w:rsidP="00904BD4">
      <w:pPr>
        <w:pStyle w:val="ResponseChoices"/>
      </w:pPr>
      <w:r w:rsidRPr="00015D04">
        <w:t>1</w:t>
      </w:r>
      <w:r w:rsidRPr="00015D04">
        <w:tab/>
        <w:t>Very comfortable</w:t>
      </w:r>
      <w:r w:rsidRPr="00015D04">
        <w:tab/>
      </w:r>
      <w:r w:rsidRPr="00015D04">
        <w:tab/>
      </w:r>
    </w:p>
    <w:p w:rsidR="00F6701D" w:rsidRPr="00015D04" w:rsidRDefault="00F6701D" w:rsidP="00904BD4">
      <w:pPr>
        <w:pStyle w:val="ResponseChoices"/>
      </w:pPr>
      <w:r w:rsidRPr="00015D04">
        <w:t>2</w:t>
      </w:r>
      <w:r w:rsidRPr="00015D04">
        <w:tab/>
        <w:t>Somewhat comfortable</w:t>
      </w:r>
    </w:p>
    <w:p w:rsidR="00F6701D" w:rsidRPr="00015D04" w:rsidRDefault="00F6701D" w:rsidP="00904BD4">
      <w:pPr>
        <w:pStyle w:val="ResponseChoices"/>
      </w:pPr>
      <w:r w:rsidRPr="00015D04">
        <w:t>3</w:t>
      </w:r>
      <w:r w:rsidRPr="00015D04">
        <w:tab/>
        <w:t>Not too comfortable</w:t>
      </w:r>
    </w:p>
    <w:p w:rsidR="00F6701D" w:rsidRPr="00015D04" w:rsidRDefault="00F6701D" w:rsidP="00904BD4">
      <w:pPr>
        <w:pStyle w:val="ResponseChoices"/>
      </w:pPr>
      <w:r w:rsidRPr="00015D04">
        <w:t>4</w:t>
      </w:r>
      <w:r w:rsidRPr="00015D04">
        <w:tab/>
        <w:t>Not at all comfortable</w:t>
      </w:r>
    </w:p>
    <w:p w:rsidR="00F6701D" w:rsidRPr="00015D04" w:rsidRDefault="00F6701D" w:rsidP="00904BD4">
      <w:pPr>
        <w:pStyle w:val="ResponseChoices"/>
      </w:pPr>
      <w:r w:rsidRPr="00015D04">
        <w:t>5</w:t>
      </w:r>
      <w:r w:rsidRPr="00015D04">
        <w:tab/>
        <w:t xml:space="preserve">Depends on situation </w:t>
      </w:r>
      <w:r w:rsidRPr="00015D04">
        <w:rPr>
          <w:b/>
        </w:rPr>
        <w:t>(DO NOT READ)</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Default="00F6701D" w:rsidP="00904BD4">
      <w:pPr>
        <w:pStyle w:val="ResponseChoices"/>
        <w:rPr>
          <w:b/>
        </w:rPr>
      </w:pPr>
      <w:r w:rsidRPr="00015D04">
        <w:t>99</w:t>
      </w:r>
      <w:r w:rsidRPr="00015D04">
        <w:tab/>
        <w:t xml:space="preserve">Refused </w:t>
      </w:r>
      <w:r w:rsidRPr="00015D04">
        <w:rPr>
          <w:b/>
        </w:rPr>
        <w:t>(DO NOT READ)</w:t>
      </w:r>
    </w:p>
    <w:p w:rsidR="00C407DD" w:rsidRDefault="00C407DD" w:rsidP="00904BD4">
      <w:pPr>
        <w:pStyle w:val="ResponseChoices"/>
      </w:pPr>
    </w:p>
    <w:p w:rsidR="00C407DD" w:rsidRPr="005A4E57" w:rsidRDefault="00C407DD" w:rsidP="00A324AA">
      <w:pPr>
        <w:pStyle w:val="Instructions"/>
      </w:pPr>
      <w:r>
        <w:t xml:space="preserve">ASK IF NOT JEWISH </w:t>
      </w:r>
    </w:p>
    <w:p w:rsidR="00C407DD" w:rsidRDefault="00C407DD" w:rsidP="00904BD4">
      <w:pPr>
        <w:pStyle w:val="QueStem"/>
        <w:rPr>
          <w:color w:val="808080"/>
        </w:rPr>
      </w:pPr>
      <w:r w:rsidRPr="00015D04">
        <w:t>Q37</w:t>
      </w:r>
      <w:r>
        <w:t>cmb</w:t>
      </w:r>
      <w:r w:rsidRPr="00015D04">
        <w:tab/>
        <w:t xml:space="preserve">How comfortable would you be if a child of yours someday married a Jew?  Would you be very comfortable, somewhat comfortable, not too comfortable or not at all comfortable? </w:t>
      </w:r>
      <w:r w:rsidR="007F502E" w:rsidRPr="008C45D0">
        <w:rPr>
          <w:b/>
        </w:rPr>
        <w:t>[QUESTION MODIFIED BY RELIGIOUS GROUP]</w:t>
      </w:r>
    </w:p>
    <w:p w:rsidR="00C407DD" w:rsidRPr="00015D04" w:rsidRDefault="00C407DD" w:rsidP="00C407DD">
      <w:pPr>
        <w:keepNext/>
        <w:keepLines/>
        <w:spacing w:after="0" w:line="240" w:lineRule="auto"/>
        <w:ind w:left="720" w:hanging="720"/>
        <w:rPr>
          <w:rFonts w:ascii="Verdana" w:hAnsi="Verdana"/>
          <w:b/>
          <w:sz w:val="18"/>
          <w:szCs w:val="18"/>
        </w:rPr>
      </w:pPr>
    </w:p>
    <w:p w:rsidR="00C407DD" w:rsidRPr="00015D04" w:rsidRDefault="00C407DD" w:rsidP="00904BD4">
      <w:pPr>
        <w:pStyle w:val="ResponseChoices"/>
      </w:pPr>
      <w:r w:rsidRPr="00015D04">
        <w:t>1</w:t>
      </w:r>
      <w:r w:rsidRPr="00015D04">
        <w:tab/>
        <w:t>Very comfortable</w:t>
      </w:r>
      <w:r w:rsidRPr="00015D04">
        <w:tab/>
      </w:r>
      <w:r w:rsidRPr="00015D04">
        <w:tab/>
      </w:r>
    </w:p>
    <w:p w:rsidR="00C407DD" w:rsidRPr="00015D04" w:rsidRDefault="00C407DD" w:rsidP="00904BD4">
      <w:pPr>
        <w:pStyle w:val="ResponseChoices"/>
      </w:pPr>
      <w:r w:rsidRPr="00015D04">
        <w:t>2</w:t>
      </w:r>
      <w:r w:rsidRPr="00015D04">
        <w:tab/>
        <w:t>Somewhat comfortable</w:t>
      </w:r>
    </w:p>
    <w:p w:rsidR="00C407DD" w:rsidRPr="00015D04" w:rsidRDefault="00C407DD" w:rsidP="00904BD4">
      <w:pPr>
        <w:pStyle w:val="ResponseChoices"/>
      </w:pPr>
      <w:r w:rsidRPr="00015D04">
        <w:t>3</w:t>
      </w:r>
      <w:r w:rsidRPr="00015D04">
        <w:tab/>
        <w:t>Not too comfortable</w:t>
      </w:r>
    </w:p>
    <w:p w:rsidR="00C407DD" w:rsidRPr="00015D04" w:rsidRDefault="00C407DD" w:rsidP="00904BD4">
      <w:pPr>
        <w:pStyle w:val="ResponseChoices"/>
      </w:pPr>
      <w:r w:rsidRPr="00015D04">
        <w:t>4</w:t>
      </w:r>
      <w:r w:rsidRPr="00015D04">
        <w:tab/>
        <w:t>Not at all comfortable</w:t>
      </w:r>
    </w:p>
    <w:p w:rsidR="00C407DD" w:rsidRPr="00015D04" w:rsidRDefault="00C407DD" w:rsidP="00904BD4">
      <w:pPr>
        <w:pStyle w:val="ResponseChoices"/>
      </w:pPr>
      <w:r w:rsidRPr="00015D04">
        <w:t>5</w:t>
      </w:r>
      <w:r w:rsidRPr="00015D04">
        <w:tab/>
        <w:t>Depends on situation</w:t>
      </w:r>
      <w:r w:rsidR="007F502E">
        <w:t xml:space="preserve"> </w:t>
      </w:r>
      <w:r w:rsidR="007F502E" w:rsidRPr="00904BD4">
        <w:rPr>
          <w:rStyle w:val="InstructionsChar"/>
        </w:rPr>
        <w:t>[IF MUSLIM:</w:t>
      </w:r>
      <w:r w:rsidR="007F502E">
        <w:t xml:space="preserve"> </w:t>
      </w:r>
      <w:r w:rsidRPr="00015D04">
        <w:t>Depends if son or daughter</w:t>
      </w:r>
      <w:r w:rsidR="007F502E" w:rsidRPr="00904BD4">
        <w:rPr>
          <w:rStyle w:val="InstructionsChar"/>
        </w:rPr>
        <w:t>]</w:t>
      </w:r>
      <w:r w:rsidRPr="00015D04">
        <w:t xml:space="preserve"> </w:t>
      </w:r>
      <w:r w:rsidRPr="00015D04">
        <w:rPr>
          <w:b/>
        </w:rPr>
        <w:t>(DO NOT READ)</w:t>
      </w:r>
    </w:p>
    <w:p w:rsidR="00C407DD" w:rsidRPr="00015D04" w:rsidRDefault="00C407DD" w:rsidP="00904BD4">
      <w:pPr>
        <w:pStyle w:val="ResponseChoices"/>
      </w:pPr>
      <w:r w:rsidRPr="00015D04">
        <w:t>98</w:t>
      </w:r>
      <w:r w:rsidRPr="00015D04">
        <w:tab/>
        <w:t xml:space="preserve">Don’t know </w:t>
      </w:r>
      <w:r w:rsidRPr="00015D04">
        <w:rPr>
          <w:b/>
        </w:rPr>
        <w:t>(DO NOT READ)</w:t>
      </w:r>
    </w:p>
    <w:p w:rsidR="00C407DD" w:rsidRPr="00015D04" w:rsidRDefault="00C407DD" w:rsidP="00904BD4">
      <w:pPr>
        <w:pStyle w:val="ResponseChoices"/>
      </w:pPr>
      <w:r w:rsidRPr="00015D04">
        <w:t>99</w:t>
      </w:r>
      <w:r w:rsidRPr="00015D04">
        <w:tab/>
        <w:t xml:space="preserve">Refused </w:t>
      </w:r>
      <w:r w:rsidRPr="00015D04">
        <w:rPr>
          <w:b/>
        </w:rPr>
        <w:t>(DO NOT READ)</w:t>
      </w:r>
    </w:p>
    <w:p w:rsidR="00C407DD" w:rsidRPr="00015D04" w:rsidRDefault="00C407DD" w:rsidP="00904BD4">
      <w:pPr>
        <w:pStyle w:val="ResponseChoices"/>
      </w:pPr>
    </w:p>
    <w:p w:rsidR="00F6701D" w:rsidRPr="00015D04" w:rsidRDefault="00F6701D" w:rsidP="00383D53">
      <w:pPr>
        <w:keepNext/>
        <w:keepLines/>
        <w:spacing w:after="0" w:line="240" w:lineRule="auto"/>
        <w:ind w:left="720" w:hanging="720"/>
        <w:rPr>
          <w:rFonts w:ascii="Verdana" w:hAnsi="Verdana"/>
          <w:sz w:val="18"/>
          <w:szCs w:val="18"/>
        </w:rPr>
      </w:pPr>
    </w:p>
    <w:p w:rsidR="00C407DD" w:rsidRPr="00B34995" w:rsidRDefault="00C407DD" w:rsidP="00904BD4">
      <w:pPr>
        <w:pStyle w:val="Instructions"/>
      </w:pPr>
      <w:r w:rsidRPr="00B34995">
        <w:t xml:space="preserve">ASK IF NOT </w:t>
      </w:r>
      <w:r w:rsidR="006331BC" w:rsidRPr="00B34995">
        <w:t xml:space="preserve">MUSLIM </w:t>
      </w:r>
    </w:p>
    <w:p w:rsidR="00F6701D" w:rsidRPr="00015D04" w:rsidRDefault="00F6701D" w:rsidP="00904BD4">
      <w:pPr>
        <w:pStyle w:val="QueStem"/>
        <w:rPr>
          <w:color w:val="808080"/>
        </w:rPr>
      </w:pPr>
      <w:r w:rsidRPr="00015D04">
        <w:t>Q38</w:t>
      </w:r>
      <w:r w:rsidR="00D308A2">
        <w:t>cmb</w:t>
      </w:r>
      <w:r w:rsidRPr="00015D04">
        <w:tab/>
        <w:t xml:space="preserve">How comfortable would you be if a child of yours someday married a Muslim?  Would you be very comfortable, somewhat comfortable, not too comfortable or not at all comfortable? </w:t>
      </w:r>
    </w:p>
    <w:p w:rsidR="00F6701D" w:rsidRPr="00015D04" w:rsidRDefault="00F6701D" w:rsidP="00383D53">
      <w:pPr>
        <w:keepNext/>
        <w:keepLines/>
        <w:spacing w:after="0" w:line="240" w:lineRule="auto"/>
        <w:ind w:left="720" w:hanging="720"/>
        <w:rPr>
          <w:rFonts w:ascii="Verdana" w:hAnsi="Verdana"/>
          <w:b/>
          <w:sz w:val="18"/>
          <w:szCs w:val="18"/>
        </w:rPr>
      </w:pPr>
    </w:p>
    <w:p w:rsidR="00F6701D" w:rsidRPr="00015D04" w:rsidRDefault="00F6701D" w:rsidP="00904BD4">
      <w:pPr>
        <w:pStyle w:val="ResponseChoices"/>
      </w:pPr>
      <w:r w:rsidRPr="00015D04">
        <w:t>1</w:t>
      </w:r>
      <w:r w:rsidRPr="00015D04">
        <w:tab/>
        <w:t>Very comfortable</w:t>
      </w:r>
      <w:r w:rsidRPr="00015D04">
        <w:tab/>
      </w:r>
      <w:r w:rsidRPr="00015D04">
        <w:tab/>
      </w:r>
    </w:p>
    <w:p w:rsidR="00F6701D" w:rsidRPr="00015D04" w:rsidRDefault="00F6701D" w:rsidP="00904BD4">
      <w:pPr>
        <w:pStyle w:val="ResponseChoices"/>
      </w:pPr>
      <w:r w:rsidRPr="00015D04">
        <w:t>2</w:t>
      </w:r>
      <w:r w:rsidRPr="00015D04">
        <w:tab/>
        <w:t>Somewhat comfortable</w:t>
      </w:r>
    </w:p>
    <w:p w:rsidR="00F6701D" w:rsidRPr="00015D04" w:rsidRDefault="00F6701D" w:rsidP="00904BD4">
      <w:pPr>
        <w:pStyle w:val="ResponseChoices"/>
      </w:pPr>
      <w:r w:rsidRPr="00015D04">
        <w:t>3</w:t>
      </w:r>
      <w:r w:rsidRPr="00015D04">
        <w:tab/>
        <w:t>Not too comfortable</w:t>
      </w:r>
    </w:p>
    <w:p w:rsidR="00F6701D" w:rsidRPr="00015D04" w:rsidRDefault="00F6701D" w:rsidP="00904BD4">
      <w:pPr>
        <w:pStyle w:val="ResponseChoices"/>
      </w:pPr>
      <w:r w:rsidRPr="00015D04">
        <w:t>4</w:t>
      </w:r>
      <w:r w:rsidRPr="00015D04">
        <w:tab/>
        <w:t>Not at all comfortable</w:t>
      </w:r>
    </w:p>
    <w:p w:rsidR="00F6701D" w:rsidRPr="00015D04" w:rsidRDefault="00F6701D" w:rsidP="00904BD4">
      <w:pPr>
        <w:pStyle w:val="ResponseChoices"/>
      </w:pPr>
      <w:r w:rsidRPr="00015D04">
        <w:t>5</w:t>
      </w:r>
      <w:r w:rsidRPr="00015D04">
        <w:tab/>
        <w:t xml:space="preserve">Depends on situation </w:t>
      </w:r>
      <w:r w:rsidRPr="00015D04">
        <w:rPr>
          <w:b/>
        </w:rPr>
        <w:t>(DO NOT READ)</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383D53">
      <w:pPr>
        <w:keepNext/>
        <w:keepLines/>
        <w:spacing w:after="0" w:line="240" w:lineRule="auto"/>
        <w:rPr>
          <w:rFonts w:ascii="Verdana" w:hAnsi="Verdana"/>
          <w:sz w:val="18"/>
          <w:szCs w:val="18"/>
        </w:rPr>
      </w:pPr>
    </w:p>
    <w:p w:rsidR="00C407DD" w:rsidRDefault="00C407DD" w:rsidP="00C407DD">
      <w:pPr>
        <w:pStyle w:val="QueStem"/>
        <w:rPr>
          <w:b/>
        </w:rPr>
      </w:pPr>
    </w:p>
    <w:p w:rsidR="00C407DD" w:rsidRDefault="00C407DD" w:rsidP="00A324AA">
      <w:pPr>
        <w:pStyle w:val="Instructions"/>
      </w:pPr>
      <w:r>
        <w:t xml:space="preserve">ASK IF </w:t>
      </w:r>
      <w:r w:rsidR="00C937D4">
        <w:t>JEWISH</w:t>
      </w:r>
    </w:p>
    <w:p w:rsidR="00F6701D" w:rsidRPr="00015D04" w:rsidRDefault="00F6701D" w:rsidP="00904BD4">
      <w:pPr>
        <w:pStyle w:val="QueStem"/>
      </w:pPr>
      <w:r w:rsidRPr="00015D04">
        <w:t>QA39</w:t>
      </w:r>
      <w:r w:rsidRPr="00015D04">
        <w:tab/>
        <w:t xml:space="preserve">All in all, do you strongly favor, favor, oppose, or strongly oppose </w:t>
      </w:r>
      <w:r w:rsidRPr="00015D04">
        <w:rPr>
          <w:b/>
        </w:rPr>
        <w:t>(INSERT)</w:t>
      </w:r>
      <w:r w:rsidRPr="00015D04">
        <w:t xml:space="preserve">? </w:t>
      </w:r>
    </w:p>
    <w:p w:rsidR="00F6701D" w:rsidRPr="00015D04" w:rsidRDefault="00F6701D" w:rsidP="00383D53">
      <w:pPr>
        <w:keepNext/>
        <w:keepLines/>
        <w:spacing w:after="0" w:line="240" w:lineRule="auto"/>
        <w:rPr>
          <w:rFonts w:ascii="Verdana" w:hAnsi="Verdana"/>
          <w:sz w:val="18"/>
          <w:szCs w:val="18"/>
        </w:rPr>
      </w:pPr>
    </w:p>
    <w:p w:rsidR="00F6701D" w:rsidRPr="00015D04" w:rsidRDefault="00F6701D" w:rsidP="00904BD4">
      <w:pPr>
        <w:pStyle w:val="QueStem"/>
      </w:pPr>
      <w:proofErr w:type="gramStart"/>
      <w:r w:rsidRPr="00015D04">
        <w:t>a</w:t>
      </w:r>
      <w:proofErr w:type="gramEnd"/>
      <w:r w:rsidRPr="00015D04">
        <w:t xml:space="preserve">. </w:t>
      </w:r>
      <w:r w:rsidRPr="00015D04">
        <w:tab/>
        <w:t xml:space="preserve">shutting down public transport in the entire country on Shabbat </w:t>
      </w:r>
    </w:p>
    <w:p w:rsidR="00F6701D" w:rsidRPr="00015D04" w:rsidRDefault="00F6701D" w:rsidP="00904BD4">
      <w:pPr>
        <w:pStyle w:val="QueStem"/>
      </w:pPr>
      <w:proofErr w:type="gramStart"/>
      <w:r w:rsidRPr="00015D04">
        <w:t>b</w:t>
      </w:r>
      <w:proofErr w:type="gramEnd"/>
      <w:r w:rsidRPr="00015D04">
        <w:t>.</w:t>
      </w:r>
      <w:r w:rsidRPr="00015D04">
        <w:tab/>
        <w:t xml:space="preserve">allowing women to pray out loud at the </w:t>
      </w:r>
      <w:proofErr w:type="spellStart"/>
      <w:r w:rsidRPr="00015D04">
        <w:rPr>
          <w:i/>
        </w:rPr>
        <w:t>Kotel</w:t>
      </w:r>
      <w:proofErr w:type="spellEnd"/>
      <w:r w:rsidRPr="00015D04">
        <w:t xml:space="preserve"> (Western Wall) </w:t>
      </w:r>
    </w:p>
    <w:p w:rsidR="00F6701D" w:rsidRDefault="00F6701D" w:rsidP="00A324AA">
      <w:pPr>
        <w:pStyle w:val="QueStem"/>
        <w:rPr>
          <w:color w:val="808080"/>
        </w:rPr>
      </w:pPr>
      <w:proofErr w:type="gramStart"/>
      <w:r w:rsidRPr="00015D04">
        <w:t>c</w:t>
      </w:r>
      <w:proofErr w:type="gramEnd"/>
      <w:r w:rsidRPr="00015D04">
        <w:t>.</w:t>
      </w:r>
      <w:r w:rsidRPr="00015D04">
        <w:tab/>
        <w:t xml:space="preserve">conscripting Haredi men to serve in the military </w:t>
      </w:r>
    </w:p>
    <w:p w:rsidR="00F6701D" w:rsidRPr="00015D04" w:rsidRDefault="00F6701D" w:rsidP="00A324AA">
      <w:pPr>
        <w:pStyle w:val="QueStem"/>
      </w:pPr>
      <w:proofErr w:type="gramStart"/>
      <w:r w:rsidRPr="00015D04">
        <w:t>d</w:t>
      </w:r>
      <w:proofErr w:type="gramEnd"/>
      <w:r w:rsidRPr="00015D04">
        <w:t>.</w:t>
      </w:r>
      <w:r w:rsidRPr="00015D04">
        <w:tab/>
        <w:t xml:space="preserve">enforcing gender segregation on public transportation used by </w:t>
      </w:r>
      <w:proofErr w:type="spellStart"/>
      <w:r w:rsidRPr="00015D04">
        <w:t>Haredim</w:t>
      </w:r>
      <w:proofErr w:type="spellEnd"/>
      <w:r w:rsidRPr="00015D04">
        <w:t xml:space="preserve"> </w:t>
      </w:r>
    </w:p>
    <w:p w:rsidR="00F6701D" w:rsidRPr="00015D04" w:rsidRDefault="00F6701D" w:rsidP="00A324AA">
      <w:pPr>
        <w:pStyle w:val="QueStem"/>
        <w:rPr>
          <w:rStyle w:val="SourceListChar"/>
        </w:rPr>
      </w:pPr>
      <w:proofErr w:type="gramStart"/>
      <w:r w:rsidRPr="00015D04">
        <w:t>e</w:t>
      </w:r>
      <w:proofErr w:type="gramEnd"/>
      <w:r w:rsidRPr="00015D04">
        <w:t>.</w:t>
      </w:r>
      <w:r w:rsidRPr="00015D04">
        <w:tab/>
        <w:t xml:space="preserve">allowing Conservative and Reform rabbis to conduct marriages in Israel </w:t>
      </w:r>
    </w:p>
    <w:p w:rsidR="00F6701D" w:rsidRPr="00015D04" w:rsidRDefault="00F6701D" w:rsidP="00904BD4">
      <w:pPr>
        <w:pStyle w:val="QueStem"/>
      </w:pPr>
    </w:p>
    <w:p w:rsidR="00F6701D" w:rsidRPr="00015D04" w:rsidRDefault="00F6701D" w:rsidP="00904BD4">
      <w:pPr>
        <w:pStyle w:val="ResponseChoices"/>
      </w:pPr>
      <w:r w:rsidRPr="00015D04">
        <w:t>1</w:t>
      </w:r>
      <w:r w:rsidRPr="00015D04">
        <w:tab/>
        <w:t>Strongly favor</w:t>
      </w:r>
    </w:p>
    <w:p w:rsidR="00F6701D" w:rsidRPr="00015D04" w:rsidRDefault="00F6701D" w:rsidP="00904BD4">
      <w:pPr>
        <w:pStyle w:val="ResponseChoices"/>
      </w:pPr>
      <w:r w:rsidRPr="00015D04">
        <w:t>2</w:t>
      </w:r>
      <w:r w:rsidRPr="00015D04">
        <w:tab/>
        <w:t>Favor</w:t>
      </w:r>
    </w:p>
    <w:p w:rsidR="00F6701D" w:rsidRPr="00015D04" w:rsidRDefault="00F6701D" w:rsidP="00904BD4">
      <w:pPr>
        <w:pStyle w:val="ResponseChoices"/>
      </w:pPr>
      <w:r w:rsidRPr="00015D04">
        <w:t>3</w:t>
      </w:r>
      <w:r w:rsidRPr="00015D04">
        <w:tab/>
        <w:t>Oppose</w:t>
      </w:r>
    </w:p>
    <w:p w:rsidR="00F6701D" w:rsidRPr="00015D04" w:rsidRDefault="00F6701D" w:rsidP="00904BD4">
      <w:pPr>
        <w:pStyle w:val="ResponseChoices"/>
      </w:pPr>
      <w:r w:rsidRPr="00015D04">
        <w:t>4</w:t>
      </w:r>
      <w:r w:rsidRPr="00015D04">
        <w:tab/>
        <w:t>Strongly oppose</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rPr>
          <w:b/>
        </w:rPr>
      </w:pPr>
      <w:r w:rsidRPr="00015D04">
        <w:t>99</w:t>
      </w:r>
      <w:r w:rsidRPr="00015D04">
        <w:tab/>
        <w:t xml:space="preserve">Refused </w:t>
      </w:r>
      <w:r w:rsidRPr="00015D04">
        <w:rPr>
          <w:b/>
        </w:rPr>
        <w:t>(DO NOT READ)</w:t>
      </w:r>
    </w:p>
    <w:p w:rsidR="00F6701D" w:rsidRPr="00015D04" w:rsidRDefault="00F6701D" w:rsidP="00383D53">
      <w:pPr>
        <w:spacing w:after="0" w:line="240" w:lineRule="auto"/>
        <w:rPr>
          <w:rFonts w:ascii="Verdana" w:hAnsi="Verdana"/>
          <w:b/>
          <w:strike/>
          <w:sz w:val="18"/>
          <w:szCs w:val="18"/>
        </w:rPr>
      </w:pPr>
    </w:p>
    <w:p w:rsidR="00C407DD" w:rsidRDefault="00567163" w:rsidP="00A324AA">
      <w:pPr>
        <w:pStyle w:val="Instructions"/>
      </w:pPr>
      <w:r>
        <w:br w:type="page"/>
      </w:r>
      <w:r w:rsidR="00C407DD">
        <w:t xml:space="preserve">ASK IF </w:t>
      </w:r>
      <w:r w:rsidR="00C937D4">
        <w:t>JEWISH</w:t>
      </w:r>
    </w:p>
    <w:p w:rsidR="00F6701D" w:rsidRPr="00015D04" w:rsidRDefault="00F6701D" w:rsidP="00904BD4">
      <w:pPr>
        <w:pStyle w:val="QueStem"/>
        <w:rPr>
          <w:color w:val="000000" w:themeColor="text1"/>
        </w:rPr>
      </w:pPr>
      <w:r w:rsidRPr="00015D04">
        <w:t>QA41</w:t>
      </w:r>
      <w:r w:rsidRPr="00015D04">
        <w:tab/>
        <w:t xml:space="preserve">People have different views on the role of religion in government.  Which comes closer to your view? </w:t>
      </w:r>
    </w:p>
    <w:p w:rsidR="00F6701D" w:rsidRPr="00015D04" w:rsidRDefault="00F6701D" w:rsidP="00383D53">
      <w:pPr>
        <w:keepNext/>
        <w:keepLines/>
        <w:spacing w:after="0" w:line="240" w:lineRule="auto"/>
        <w:ind w:left="1440" w:hanging="720"/>
        <w:rPr>
          <w:rFonts w:ascii="Verdana" w:hAnsi="Verdana"/>
          <w:sz w:val="18"/>
          <w:szCs w:val="18"/>
        </w:rPr>
      </w:pPr>
    </w:p>
    <w:p w:rsidR="00F6701D" w:rsidRPr="00015D04" w:rsidRDefault="00F6701D" w:rsidP="00904BD4">
      <w:pPr>
        <w:pStyle w:val="ResponseChoices"/>
      </w:pPr>
      <w:r w:rsidRPr="00015D04">
        <w:t>1</w:t>
      </w:r>
      <w:r w:rsidRPr="00015D04">
        <w:tab/>
        <w:t>Religion should be kept separate from government policies</w:t>
      </w:r>
    </w:p>
    <w:p w:rsidR="00F6701D" w:rsidRPr="00015D04" w:rsidRDefault="00F6701D" w:rsidP="00904BD4">
      <w:pPr>
        <w:pStyle w:val="ResponseChoices"/>
      </w:pPr>
      <w:r w:rsidRPr="00015D04">
        <w:tab/>
        <w:t>OR</w:t>
      </w:r>
    </w:p>
    <w:p w:rsidR="00F6701D" w:rsidRPr="00015D04" w:rsidRDefault="00F6701D" w:rsidP="00904BD4">
      <w:pPr>
        <w:pStyle w:val="ResponseChoices"/>
      </w:pPr>
      <w:r w:rsidRPr="00015D04">
        <w:t>2</w:t>
      </w:r>
      <w:r w:rsidRPr="00015D04">
        <w:tab/>
        <w:t>Government policies should promote religious values and beliefs in our country</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383D53">
      <w:pPr>
        <w:spacing w:after="0" w:line="240" w:lineRule="auto"/>
        <w:ind w:left="720" w:hanging="720"/>
        <w:rPr>
          <w:rFonts w:ascii="Verdana" w:hAnsi="Verdana"/>
          <w:sz w:val="18"/>
          <w:szCs w:val="18"/>
        </w:rPr>
      </w:pPr>
    </w:p>
    <w:p w:rsidR="00F6701D" w:rsidRPr="00015D04" w:rsidRDefault="00F6701D" w:rsidP="00383D53">
      <w:pPr>
        <w:keepNext/>
        <w:keepLines/>
        <w:spacing w:after="0" w:line="240" w:lineRule="auto"/>
        <w:ind w:left="1440" w:hanging="720"/>
        <w:rPr>
          <w:rFonts w:ascii="Verdana" w:hAnsi="Verdana"/>
          <w:sz w:val="18"/>
          <w:szCs w:val="18"/>
        </w:rPr>
      </w:pPr>
    </w:p>
    <w:p w:rsidR="008C45D0" w:rsidRDefault="008C45D0" w:rsidP="00A324AA">
      <w:pPr>
        <w:pStyle w:val="Instructions"/>
      </w:pPr>
      <w:r>
        <w:t xml:space="preserve">ASK IF JEWISH/MUSLIM/CHRISTIAN </w:t>
      </w:r>
    </w:p>
    <w:p w:rsidR="00F6701D" w:rsidRPr="00015D04" w:rsidRDefault="00C407DD" w:rsidP="00904BD4">
      <w:pPr>
        <w:pStyle w:val="QueStem"/>
      </w:pPr>
      <w:r>
        <w:t>Q</w:t>
      </w:r>
      <w:r w:rsidR="00F6701D" w:rsidRPr="00F5425D">
        <w:t>44</w:t>
      </w:r>
      <w:r>
        <w:t>cmb</w:t>
      </w:r>
      <w:r w:rsidR="00F6701D" w:rsidRPr="00015D04">
        <w:tab/>
        <w:t xml:space="preserve">Do you favor or oppose making </w:t>
      </w:r>
      <w:r w:rsidRPr="00904BD4">
        <w:rPr>
          <w:rStyle w:val="InstructionsChar"/>
        </w:rPr>
        <w:t>[IF JEWISH READ: halakha the state law for Jews in Israel; READ IF MUSLIM: Sharia the official law for Muslims in Israel; IF CHRISTIAN READ: Bible the official law of the land for Christians in Israel?]</w:t>
      </w:r>
      <w:r w:rsidR="00F6701D" w:rsidRPr="00015D04">
        <w:t xml:space="preserve"> </w:t>
      </w:r>
    </w:p>
    <w:p w:rsidR="00F6701D" w:rsidRPr="00015D04" w:rsidRDefault="00F6701D" w:rsidP="00383D53">
      <w:pPr>
        <w:keepNext/>
        <w:keepLines/>
        <w:spacing w:after="0" w:line="240" w:lineRule="auto"/>
        <w:ind w:left="1440" w:hanging="720"/>
        <w:rPr>
          <w:rFonts w:ascii="Verdana" w:hAnsi="Verdana"/>
          <w:sz w:val="18"/>
          <w:szCs w:val="18"/>
        </w:rPr>
      </w:pPr>
    </w:p>
    <w:p w:rsidR="00F6701D" w:rsidRPr="00015D04" w:rsidRDefault="00F6701D" w:rsidP="00383D53">
      <w:pPr>
        <w:keepNext/>
        <w:keepLines/>
        <w:spacing w:after="0" w:line="240" w:lineRule="auto"/>
        <w:ind w:left="1440" w:hanging="720"/>
        <w:rPr>
          <w:rFonts w:ascii="Verdana" w:hAnsi="Verdana"/>
          <w:sz w:val="18"/>
          <w:szCs w:val="18"/>
        </w:rPr>
      </w:pPr>
      <w:r w:rsidRPr="00015D04">
        <w:rPr>
          <w:rFonts w:ascii="Verdana" w:hAnsi="Verdana"/>
          <w:sz w:val="18"/>
          <w:szCs w:val="18"/>
        </w:rPr>
        <w:t>1</w:t>
      </w:r>
      <w:r w:rsidRPr="00015D04">
        <w:rPr>
          <w:rFonts w:ascii="Verdana" w:hAnsi="Verdana"/>
          <w:b/>
          <w:sz w:val="18"/>
          <w:szCs w:val="18"/>
        </w:rPr>
        <w:tab/>
      </w:r>
      <w:r w:rsidRPr="00015D04">
        <w:rPr>
          <w:rFonts w:ascii="Verdana" w:hAnsi="Verdana"/>
          <w:sz w:val="18"/>
          <w:szCs w:val="18"/>
        </w:rPr>
        <w:t>Favor</w:t>
      </w:r>
    </w:p>
    <w:p w:rsidR="00F6701D" w:rsidRPr="00015D04" w:rsidRDefault="00F6701D" w:rsidP="00383D53">
      <w:pPr>
        <w:keepNext/>
        <w:keepLines/>
        <w:spacing w:after="0" w:line="240" w:lineRule="auto"/>
        <w:ind w:left="1440" w:hanging="720"/>
        <w:rPr>
          <w:rFonts w:ascii="Verdana" w:hAnsi="Verdana"/>
          <w:sz w:val="18"/>
          <w:szCs w:val="18"/>
        </w:rPr>
      </w:pPr>
      <w:r w:rsidRPr="00015D04">
        <w:rPr>
          <w:rFonts w:ascii="Verdana" w:hAnsi="Verdana"/>
          <w:sz w:val="18"/>
          <w:szCs w:val="18"/>
        </w:rPr>
        <w:t>2</w:t>
      </w:r>
      <w:r w:rsidRPr="00015D04">
        <w:rPr>
          <w:rFonts w:ascii="Verdana" w:hAnsi="Verdana"/>
          <w:sz w:val="18"/>
          <w:szCs w:val="18"/>
        </w:rPr>
        <w:tab/>
        <w:t>Oppose</w:t>
      </w:r>
    </w:p>
    <w:p w:rsidR="00F6701D" w:rsidRPr="00015D04" w:rsidRDefault="00F6701D" w:rsidP="00383D53">
      <w:pPr>
        <w:keepNext/>
        <w:keepLines/>
        <w:spacing w:after="0" w:line="240" w:lineRule="auto"/>
        <w:ind w:left="1440" w:hanging="720"/>
        <w:rPr>
          <w:rFonts w:ascii="Verdana" w:hAnsi="Verdana"/>
          <w:sz w:val="18"/>
          <w:szCs w:val="18"/>
        </w:rPr>
      </w:pPr>
      <w:r w:rsidRPr="00015D04">
        <w:rPr>
          <w:rFonts w:ascii="Verdana" w:hAnsi="Verdana"/>
          <w:sz w:val="18"/>
          <w:szCs w:val="18"/>
        </w:rPr>
        <w:t>98</w:t>
      </w:r>
      <w:r w:rsidRPr="00015D04">
        <w:rPr>
          <w:rFonts w:ascii="Verdana" w:hAnsi="Verdana"/>
          <w:sz w:val="18"/>
          <w:szCs w:val="18"/>
        </w:rPr>
        <w:tab/>
        <w:t xml:space="preserve">Don’t know </w:t>
      </w:r>
      <w:r w:rsidRPr="00015D04">
        <w:rPr>
          <w:rFonts w:ascii="Verdana" w:hAnsi="Verdana"/>
          <w:b/>
          <w:sz w:val="18"/>
          <w:szCs w:val="18"/>
        </w:rPr>
        <w:t>(DO NOT READ)</w:t>
      </w:r>
    </w:p>
    <w:p w:rsidR="00F6701D" w:rsidRDefault="00F6701D" w:rsidP="00383D53">
      <w:pPr>
        <w:keepNext/>
        <w:keepLines/>
        <w:spacing w:after="0" w:line="240" w:lineRule="auto"/>
        <w:ind w:left="1440" w:hanging="720"/>
        <w:rPr>
          <w:rFonts w:ascii="Verdana" w:hAnsi="Verdana"/>
          <w:b/>
          <w:sz w:val="18"/>
          <w:szCs w:val="18"/>
        </w:rPr>
      </w:pPr>
      <w:r w:rsidRPr="00015D04">
        <w:rPr>
          <w:rFonts w:ascii="Verdana" w:hAnsi="Verdana"/>
          <w:sz w:val="18"/>
          <w:szCs w:val="18"/>
        </w:rPr>
        <w:t>99</w:t>
      </w:r>
      <w:r w:rsidRPr="00015D04">
        <w:rPr>
          <w:rFonts w:ascii="Verdana" w:hAnsi="Verdana"/>
          <w:sz w:val="18"/>
          <w:szCs w:val="18"/>
        </w:rPr>
        <w:tab/>
        <w:t xml:space="preserve">Refused </w:t>
      </w:r>
      <w:r w:rsidRPr="00015D04">
        <w:rPr>
          <w:rFonts w:ascii="Verdana" w:hAnsi="Verdana"/>
          <w:b/>
          <w:sz w:val="18"/>
          <w:szCs w:val="18"/>
        </w:rPr>
        <w:t>(DO NOT READ)</w:t>
      </w:r>
    </w:p>
    <w:p w:rsidR="008C45D0" w:rsidRDefault="008C45D0" w:rsidP="00904BD4">
      <w:pPr>
        <w:spacing w:after="0" w:line="240" w:lineRule="auto"/>
        <w:rPr>
          <w:rFonts w:ascii="Verdana" w:hAnsi="Verdana"/>
          <w:sz w:val="18"/>
          <w:szCs w:val="18"/>
        </w:rPr>
      </w:pPr>
    </w:p>
    <w:p w:rsidR="008C45D0" w:rsidRPr="008C45D0" w:rsidRDefault="008C45D0" w:rsidP="00A324AA">
      <w:pPr>
        <w:pStyle w:val="Instructions"/>
      </w:pPr>
      <w:r>
        <w:t xml:space="preserve">ASK IF MUSLIM/CHRISTIAN/DRUZE </w:t>
      </w:r>
    </w:p>
    <w:p w:rsidR="008C45D0" w:rsidRPr="00015D04" w:rsidRDefault="008C45D0" w:rsidP="00904BD4">
      <w:pPr>
        <w:pStyle w:val="QueStem"/>
      </w:pPr>
      <w:r w:rsidRPr="00015D04">
        <w:t>Q45</w:t>
      </w:r>
      <w:r>
        <w:t>cmb</w:t>
      </w:r>
      <w:r w:rsidRPr="00015D04">
        <w:tab/>
        <w:t xml:space="preserve">Some </w:t>
      </w:r>
      <w:r>
        <w:rPr>
          <w:b/>
        </w:rPr>
        <w:t xml:space="preserve">[MUSLIMS/CHRISTIANS/DRUZE] </w:t>
      </w:r>
      <w:r w:rsidRPr="00015D04">
        <w:t xml:space="preserve">in Israel have experienced difficult situations. I will read some situations, please tell me whether or not these have happened to you in the past twelve months. </w:t>
      </w:r>
      <w:proofErr w:type="gramStart"/>
      <w:r w:rsidRPr="00015D04">
        <w:t xml:space="preserve">First, in the past twelve months </w:t>
      </w:r>
      <w:r w:rsidRPr="00015D04">
        <w:rPr>
          <w:b/>
        </w:rPr>
        <w:t xml:space="preserve">[INSERT] </w:t>
      </w:r>
      <w:r w:rsidRPr="00015D04">
        <w:t xml:space="preserve">because you are </w:t>
      </w:r>
      <w:r>
        <w:rPr>
          <w:b/>
        </w:rPr>
        <w:t>[MUSLIM/CHRISTIAN/DRUZE]</w:t>
      </w:r>
      <w:r w:rsidRPr="00015D04">
        <w:t>?</w:t>
      </w:r>
      <w:proofErr w:type="gramEnd"/>
      <w:r w:rsidRPr="00015D04">
        <w:t xml:space="preserve"> </w:t>
      </w:r>
      <w:proofErr w:type="gramStart"/>
      <w:r w:rsidRPr="00015D04">
        <w:t xml:space="preserve">Next, </w:t>
      </w:r>
      <w:r w:rsidRPr="008C45D0">
        <w:rPr>
          <w:b/>
        </w:rPr>
        <w:t>[INSERT]</w:t>
      </w:r>
      <w:r w:rsidRPr="00015D04">
        <w:t xml:space="preserve"> because you are</w:t>
      </w:r>
      <w:r>
        <w:t xml:space="preserve"> </w:t>
      </w:r>
      <w:r>
        <w:rPr>
          <w:b/>
        </w:rPr>
        <w:t>[MUSLIM/CHRISTIAN/DRUZE]</w:t>
      </w:r>
      <w:r w:rsidRPr="00015D04">
        <w:t>?</w:t>
      </w:r>
      <w:proofErr w:type="gramEnd"/>
    </w:p>
    <w:p w:rsidR="008C45D0" w:rsidRPr="00015D04" w:rsidRDefault="008C45D0" w:rsidP="008C45D0">
      <w:pPr>
        <w:spacing w:after="0" w:line="240" w:lineRule="auto"/>
      </w:pPr>
    </w:p>
    <w:p w:rsidR="008C45D0" w:rsidRPr="00015D04" w:rsidRDefault="008C45D0" w:rsidP="00904BD4">
      <w:pPr>
        <w:pStyle w:val="QueStem"/>
        <w:rPr>
          <w:color w:val="808080"/>
        </w:rPr>
      </w:pPr>
      <w:proofErr w:type="gramStart"/>
      <w:r w:rsidRPr="00015D04">
        <w:t>a</w:t>
      </w:r>
      <w:proofErr w:type="gramEnd"/>
      <w:r w:rsidRPr="00015D04">
        <w:t>.</w:t>
      </w:r>
      <w:r w:rsidRPr="00015D04">
        <w:tab/>
        <w:t xml:space="preserve">have you been prevented from traveling between your home and work, school or to see family and friends </w:t>
      </w:r>
    </w:p>
    <w:p w:rsidR="008C45D0" w:rsidRPr="00015D04" w:rsidRDefault="008C45D0" w:rsidP="00904BD4">
      <w:pPr>
        <w:pStyle w:val="QueStem"/>
        <w:rPr>
          <w:color w:val="808080"/>
        </w:rPr>
      </w:pPr>
      <w:proofErr w:type="gramStart"/>
      <w:r w:rsidRPr="00015D04">
        <w:t>b</w:t>
      </w:r>
      <w:proofErr w:type="gramEnd"/>
      <w:r w:rsidRPr="00015D04">
        <w:t>.</w:t>
      </w:r>
      <w:r w:rsidRPr="00015D04">
        <w:tab/>
        <w:t xml:space="preserve">have you been stopped and questioned by security forces </w:t>
      </w:r>
    </w:p>
    <w:p w:rsidR="008C45D0" w:rsidRPr="00015D04" w:rsidRDefault="008C45D0" w:rsidP="00904BD4">
      <w:pPr>
        <w:pStyle w:val="QueStem"/>
        <w:rPr>
          <w:color w:val="808080"/>
        </w:rPr>
      </w:pPr>
      <w:proofErr w:type="gramStart"/>
      <w:r w:rsidRPr="00015D04">
        <w:t>c</w:t>
      </w:r>
      <w:proofErr w:type="gramEnd"/>
      <w:r w:rsidRPr="00015D04">
        <w:t>.</w:t>
      </w:r>
      <w:r w:rsidRPr="00015D04">
        <w:tab/>
        <w:t xml:space="preserve">have you been physically threatened or attacked </w:t>
      </w:r>
    </w:p>
    <w:p w:rsidR="008C45D0" w:rsidRPr="00015D04" w:rsidRDefault="008C45D0" w:rsidP="00904BD4">
      <w:pPr>
        <w:pStyle w:val="QueStem"/>
        <w:rPr>
          <w:color w:val="808080"/>
        </w:rPr>
      </w:pPr>
      <w:proofErr w:type="gramStart"/>
      <w:r w:rsidRPr="00015D04">
        <w:t>d</w:t>
      </w:r>
      <w:proofErr w:type="gramEnd"/>
      <w:r w:rsidRPr="00015D04">
        <w:t>.</w:t>
      </w:r>
      <w:r w:rsidRPr="00015D04">
        <w:tab/>
        <w:t xml:space="preserve">have you suffered damage to your home or property </w:t>
      </w:r>
    </w:p>
    <w:p w:rsidR="008C45D0" w:rsidRPr="00015D04" w:rsidRDefault="008C45D0" w:rsidP="00904BD4">
      <w:pPr>
        <w:pStyle w:val="QueStem"/>
        <w:rPr>
          <w:color w:val="808080"/>
        </w:rPr>
      </w:pPr>
      <w:proofErr w:type="gramStart"/>
      <w:r w:rsidRPr="00015D04">
        <w:t>e</w:t>
      </w:r>
      <w:proofErr w:type="gramEnd"/>
      <w:r w:rsidRPr="00015D04">
        <w:t>.</w:t>
      </w:r>
      <w:r w:rsidRPr="00015D04">
        <w:tab/>
        <w:t>has a Jewish person expressed concern or sympathy toward you</w:t>
      </w:r>
      <w:r w:rsidRPr="00015D04">
        <w:rPr>
          <w:color w:val="808080"/>
        </w:rPr>
        <w:t xml:space="preserve"> </w:t>
      </w:r>
    </w:p>
    <w:p w:rsidR="008C45D0" w:rsidRPr="00015D04" w:rsidRDefault="008C45D0" w:rsidP="008C45D0">
      <w:pPr>
        <w:spacing w:after="0" w:line="240" w:lineRule="auto"/>
        <w:ind w:left="720" w:hanging="720"/>
        <w:rPr>
          <w:rFonts w:ascii="Verdana" w:hAnsi="Verdana"/>
          <w:sz w:val="18"/>
          <w:szCs w:val="18"/>
        </w:rPr>
      </w:pPr>
    </w:p>
    <w:p w:rsidR="008C45D0" w:rsidRPr="00015D04" w:rsidRDefault="008C45D0" w:rsidP="008C45D0">
      <w:pPr>
        <w:spacing w:after="0" w:line="240" w:lineRule="auto"/>
      </w:pPr>
    </w:p>
    <w:p w:rsidR="008C45D0" w:rsidRPr="00015D04" w:rsidRDefault="008C45D0" w:rsidP="00904BD4">
      <w:pPr>
        <w:pStyle w:val="ResponseChoices"/>
      </w:pPr>
      <w:r w:rsidRPr="00015D04">
        <w:t>1</w:t>
      </w:r>
      <w:r w:rsidRPr="00015D04">
        <w:tab/>
        <w:t>Yes, has happened</w:t>
      </w:r>
    </w:p>
    <w:p w:rsidR="008C45D0" w:rsidRPr="00015D04" w:rsidRDefault="008C45D0" w:rsidP="00904BD4">
      <w:pPr>
        <w:pStyle w:val="ResponseChoices"/>
      </w:pPr>
      <w:r w:rsidRPr="00015D04">
        <w:t>2</w:t>
      </w:r>
      <w:r w:rsidRPr="00015D04">
        <w:tab/>
        <w:t>No, has not happened</w:t>
      </w:r>
    </w:p>
    <w:p w:rsidR="008C45D0" w:rsidRPr="00015D04" w:rsidRDefault="008C45D0" w:rsidP="00904BD4">
      <w:pPr>
        <w:pStyle w:val="ResponseChoices"/>
      </w:pPr>
      <w:r w:rsidRPr="00015D04">
        <w:t>98</w:t>
      </w:r>
      <w:r w:rsidRPr="00015D04">
        <w:tab/>
        <w:t xml:space="preserve">Don’t know </w:t>
      </w:r>
      <w:r w:rsidRPr="00015D04">
        <w:rPr>
          <w:b/>
        </w:rPr>
        <w:t>(DO NOT READ)</w:t>
      </w:r>
    </w:p>
    <w:p w:rsidR="008C45D0" w:rsidRPr="00015D04" w:rsidRDefault="008C45D0" w:rsidP="00904BD4">
      <w:pPr>
        <w:pStyle w:val="ResponseChoices"/>
      </w:pPr>
      <w:r w:rsidRPr="00015D04">
        <w:t>99</w:t>
      </w:r>
      <w:r w:rsidRPr="00015D04">
        <w:tab/>
        <w:t xml:space="preserve">Refused </w:t>
      </w:r>
      <w:r w:rsidRPr="00015D04">
        <w:rPr>
          <w:b/>
        </w:rPr>
        <w:t>(DO NOT READ)</w:t>
      </w:r>
    </w:p>
    <w:p w:rsidR="00185582" w:rsidRDefault="00185582" w:rsidP="00904BD4">
      <w:pPr>
        <w:pStyle w:val="QueStem"/>
        <w:ind w:left="0" w:firstLine="0"/>
      </w:pPr>
    </w:p>
    <w:p w:rsidR="008C45D0" w:rsidRDefault="00185582" w:rsidP="00A324AA">
      <w:pPr>
        <w:pStyle w:val="Instructions"/>
      </w:pPr>
      <w:r>
        <w:br w:type="page"/>
      </w:r>
      <w:r w:rsidR="008C45D0">
        <w:t xml:space="preserve">ASK IF </w:t>
      </w:r>
      <w:r w:rsidR="00C937D4">
        <w:t>JEWISH</w:t>
      </w:r>
    </w:p>
    <w:p w:rsidR="00F6701D" w:rsidRDefault="00F6701D" w:rsidP="00904BD4">
      <w:pPr>
        <w:pStyle w:val="QueStem"/>
        <w:rPr>
          <w:rStyle w:val="SourceListChar"/>
        </w:rPr>
      </w:pPr>
      <w:r w:rsidRPr="00015D04">
        <w:t>QSTREAM</w:t>
      </w:r>
      <w:r w:rsidRPr="00904BD4">
        <w:rPr>
          <w:rStyle w:val="InstructionsChar"/>
        </w:rPr>
        <w:tab/>
      </w:r>
      <w:r w:rsidRPr="00015D04">
        <w:t xml:space="preserve">Next I would like to ask you about some common streams or movements within Judaism around the world. It is possible that some of these streams may not be familiar to you. </w:t>
      </w:r>
      <w:r w:rsidRPr="00904BD4">
        <w:rPr>
          <w:rStyle w:val="InstructionsChar"/>
        </w:rPr>
        <w:t xml:space="preserve"> </w:t>
      </w:r>
      <w:r w:rsidRPr="00015D04">
        <w:t xml:space="preserve">Which, if any, of the streams do you identify with? </w:t>
      </w:r>
      <w:proofErr w:type="gramStart"/>
      <w:r w:rsidRPr="00015D04">
        <w:t>Orthodox, Conservative, Reform, other, or no stream in particular?</w:t>
      </w:r>
      <w:proofErr w:type="gramEnd"/>
      <w:r w:rsidRPr="00015D04">
        <w:t xml:space="preserve"> </w:t>
      </w:r>
      <w:r w:rsidRPr="00904BD4">
        <w:rPr>
          <w:rStyle w:val="InstructionsChar"/>
        </w:rPr>
        <w:t>[ALLOW MULTIPLE RESPONSES BUT DO NOT PROMPT; RECORD UPTO 3 RESPONSES]</w:t>
      </w:r>
      <w:r w:rsidRPr="00015D04">
        <w:t xml:space="preserve">? </w:t>
      </w:r>
    </w:p>
    <w:p w:rsidR="00F6701D" w:rsidRPr="00015D04" w:rsidRDefault="00F6701D" w:rsidP="00383D53">
      <w:pPr>
        <w:pStyle w:val="ResponseChoices"/>
        <w:ind w:hanging="1440"/>
      </w:pPr>
    </w:p>
    <w:p w:rsidR="00F6701D" w:rsidRPr="00015D04" w:rsidRDefault="00F6701D" w:rsidP="00904BD4">
      <w:pPr>
        <w:pStyle w:val="ResponseChoices"/>
      </w:pPr>
      <w:r w:rsidRPr="00015D04">
        <w:t>1</w:t>
      </w:r>
      <w:r w:rsidRPr="00015D04">
        <w:tab/>
        <w:t xml:space="preserve">Orthodox </w:t>
      </w:r>
    </w:p>
    <w:p w:rsidR="00F6701D" w:rsidRPr="00015D04" w:rsidRDefault="00F6701D" w:rsidP="00904BD4">
      <w:pPr>
        <w:pStyle w:val="ResponseChoices"/>
      </w:pPr>
      <w:r w:rsidRPr="00015D04">
        <w:t>2</w:t>
      </w:r>
      <w:r w:rsidRPr="00015D04">
        <w:tab/>
        <w:t>Conservative (</w:t>
      </w:r>
      <w:proofErr w:type="spellStart"/>
      <w:r w:rsidRPr="00015D04">
        <w:t>Hatnu’ah</w:t>
      </w:r>
      <w:proofErr w:type="spellEnd"/>
      <w:r w:rsidRPr="00015D04">
        <w:t xml:space="preserve"> </w:t>
      </w:r>
      <w:proofErr w:type="spellStart"/>
      <w:r w:rsidRPr="00015D04">
        <w:t>Hamasortit</w:t>
      </w:r>
      <w:proofErr w:type="spellEnd"/>
      <w:r w:rsidRPr="00015D04">
        <w:t>)</w:t>
      </w:r>
    </w:p>
    <w:p w:rsidR="00F6701D" w:rsidRPr="00015D04" w:rsidRDefault="00F6701D" w:rsidP="007E17AA">
      <w:pPr>
        <w:pStyle w:val="ResponseChoices"/>
      </w:pPr>
      <w:r w:rsidRPr="00015D04">
        <w:t>3</w:t>
      </w:r>
      <w:r w:rsidRPr="00015D04">
        <w:tab/>
        <w:t>Reform (</w:t>
      </w:r>
      <w:proofErr w:type="spellStart"/>
      <w:r w:rsidRPr="00015D04">
        <w:t>Hatnu’ah</w:t>
      </w:r>
      <w:proofErr w:type="spellEnd"/>
      <w:r w:rsidRPr="00015D04">
        <w:t xml:space="preserve"> </w:t>
      </w:r>
      <w:proofErr w:type="spellStart"/>
      <w:r w:rsidRPr="00015D04">
        <w:t>Hamitkademet</w:t>
      </w:r>
      <w:proofErr w:type="spellEnd"/>
      <w:r w:rsidRPr="00015D04">
        <w:t xml:space="preserve">) </w:t>
      </w:r>
    </w:p>
    <w:p w:rsidR="00F6701D" w:rsidRPr="00904BD4" w:rsidRDefault="00F6701D" w:rsidP="007E17AA">
      <w:pPr>
        <w:pStyle w:val="ResponseChoices"/>
        <w:rPr>
          <w:rStyle w:val="InstructionsChar"/>
        </w:rPr>
      </w:pPr>
      <w:r w:rsidRPr="00015D04">
        <w:t>4</w:t>
      </w:r>
      <w:r w:rsidRPr="00015D04">
        <w:tab/>
        <w:t xml:space="preserve">Other </w:t>
      </w:r>
      <w:r w:rsidRPr="00904BD4">
        <w:rPr>
          <w:rStyle w:val="InstructionsChar"/>
        </w:rPr>
        <w:t xml:space="preserve">(SPECIFY </w:t>
      </w:r>
      <w:proofErr w:type="spellStart"/>
      <w:r w:rsidRPr="00904BD4">
        <w:rPr>
          <w:rStyle w:val="InstructionsChar"/>
        </w:rPr>
        <w:t>QDENOMb</w:t>
      </w:r>
      <w:proofErr w:type="spellEnd"/>
      <w:r w:rsidRPr="00904BD4">
        <w:rPr>
          <w:rStyle w:val="InstructionsChar"/>
        </w:rPr>
        <w:t>____)</w:t>
      </w:r>
    </w:p>
    <w:p w:rsidR="00F6701D" w:rsidRPr="00904BD4" w:rsidRDefault="00F6701D" w:rsidP="007E17AA">
      <w:pPr>
        <w:pStyle w:val="ResponseChoices"/>
        <w:rPr>
          <w:rStyle w:val="InstructionsChar"/>
        </w:rPr>
      </w:pPr>
      <w:r w:rsidRPr="00015D04">
        <w:t>5</w:t>
      </w:r>
      <w:r w:rsidRPr="00015D04">
        <w:tab/>
        <w:t>no stream in particular</w:t>
      </w:r>
    </w:p>
    <w:p w:rsidR="00F6701D" w:rsidRPr="00015D04" w:rsidRDefault="00F6701D" w:rsidP="00904BD4">
      <w:pPr>
        <w:pStyle w:val="ResponseChoices"/>
        <w:rPr>
          <w:b/>
        </w:rPr>
      </w:pPr>
      <w:r w:rsidRPr="00015D04">
        <w:t>6</w:t>
      </w:r>
      <w:r w:rsidRPr="00015D04">
        <w:tab/>
        <w:t xml:space="preserve">Messianic Jew/Jews for Jesus/Completed Jew </w:t>
      </w:r>
      <w:r w:rsidRPr="00015D04">
        <w:rPr>
          <w:b/>
        </w:rPr>
        <w:t>(DO NOT READ)</w:t>
      </w:r>
    </w:p>
    <w:p w:rsidR="00F6701D" w:rsidRPr="00904BD4" w:rsidRDefault="00F6701D" w:rsidP="007E17AA">
      <w:pPr>
        <w:pStyle w:val="ResponseChoices"/>
        <w:rPr>
          <w:rStyle w:val="InstructionsChar"/>
        </w:rPr>
      </w:pPr>
      <w:r w:rsidRPr="00015D04">
        <w:t>7</w:t>
      </w:r>
      <w:r w:rsidRPr="00015D04">
        <w:tab/>
        <w:t>I do not identify with any streams of Judaism</w:t>
      </w:r>
      <w:r w:rsidRPr="00904BD4">
        <w:rPr>
          <w:rStyle w:val="InstructionsChar"/>
        </w:rPr>
        <w:t xml:space="preserve"> (DO NOT READ)</w:t>
      </w:r>
    </w:p>
    <w:p w:rsidR="00F6701D" w:rsidRPr="00015D04" w:rsidRDefault="00F6701D" w:rsidP="007E17AA">
      <w:pPr>
        <w:pStyle w:val="ResponseChoices"/>
      </w:pPr>
      <w:r w:rsidRPr="00015D04">
        <w:t>98</w:t>
      </w:r>
      <w:r w:rsidRPr="00015D04">
        <w:tab/>
        <w:t xml:space="preserve">Don’t know </w:t>
      </w:r>
      <w:r w:rsidRPr="00904BD4">
        <w:rPr>
          <w:rStyle w:val="InstructionsChar"/>
        </w:rPr>
        <w:t>(DO NOT READ)</w:t>
      </w:r>
    </w:p>
    <w:p w:rsidR="00F6701D" w:rsidRPr="00904BD4" w:rsidRDefault="00F6701D" w:rsidP="007E17AA">
      <w:pPr>
        <w:pStyle w:val="ResponseChoices"/>
        <w:rPr>
          <w:rStyle w:val="InstructionsChar"/>
        </w:rPr>
      </w:pPr>
      <w:r w:rsidRPr="00015D04">
        <w:t>99</w:t>
      </w:r>
      <w:r w:rsidRPr="00015D04">
        <w:tab/>
        <w:t xml:space="preserve">Refused </w:t>
      </w:r>
      <w:r w:rsidRPr="00904BD4">
        <w:rPr>
          <w:rStyle w:val="InstructionsChar"/>
        </w:rPr>
        <w:t>(DO NOT READ)</w:t>
      </w:r>
    </w:p>
    <w:p w:rsidR="00F6701D" w:rsidRDefault="00F6701D" w:rsidP="00904BD4">
      <w:pPr>
        <w:pStyle w:val="ResponseChoices"/>
        <w:ind w:left="0" w:firstLine="0"/>
      </w:pPr>
    </w:p>
    <w:p w:rsidR="008C45D0" w:rsidRDefault="008C45D0" w:rsidP="00A324AA">
      <w:pPr>
        <w:pStyle w:val="Instructions"/>
      </w:pPr>
      <w:r>
        <w:t xml:space="preserve">ASK IF </w:t>
      </w:r>
      <w:r w:rsidR="00C937D4">
        <w:t>JEWISH</w:t>
      </w:r>
    </w:p>
    <w:p w:rsidR="00F6701D" w:rsidRPr="00015D04" w:rsidRDefault="00F6701D" w:rsidP="00904BD4">
      <w:pPr>
        <w:pStyle w:val="QueStem"/>
        <w:rPr>
          <w:rStyle w:val="SourceListChar"/>
        </w:rPr>
      </w:pPr>
      <w:r w:rsidRPr="00015D04">
        <w:t xml:space="preserve">QA59 </w:t>
      </w:r>
      <w:r w:rsidRPr="00015D04">
        <w:tab/>
        <w:t xml:space="preserve">To what extent do you observe the Jewish religious tradition? Would you say that you strictly observe all aspects of the tradition, observe most of the tradition, observe some of the tradition, don’t observe the tradition at </w:t>
      </w:r>
      <w:proofErr w:type="gramStart"/>
      <w:r w:rsidRPr="00015D04">
        <w:t>all</w:t>
      </w:r>
      <w:proofErr w:type="gramEnd"/>
      <w:r w:rsidRPr="00015D04">
        <w:t xml:space="preserve"> </w:t>
      </w:r>
    </w:p>
    <w:p w:rsidR="00F6701D" w:rsidRPr="00015D04" w:rsidRDefault="00F6701D" w:rsidP="00383D53">
      <w:pPr>
        <w:spacing w:after="0" w:line="240" w:lineRule="auto"/>
        <w:ind w:firstLine="720"/>
        <w:rPr>
          <w:rFonts w:ascii="Verdana" w:hAnsi="Verdana"/>
          <w:sz w:val="18"/>
          <w:szCs w:val="18"/>
        </w:rPr>
      </w:pPr>
    </w:p>
    <w:p w:rsidR="00F6701D" w:rsidRPr="00015D04" w:rsidRDefault="00F6701D" w:rsidP="00BE13A5">
      <w:pPr>
        <w:pStyle w:val="ResponseChoices"/>
      </w:pPr>
      <w:r w:rsidRPr="00015D04">
        <w:t>1</w:t>
      </w:r>
      <w:r w:rsidRPr="00015D04">
        <w:tab/>
        <w:t>I strictly observe all aspects of the tradition</w:t>
      </w:r>
    </w:p>
    <w:p w:rsidR="00F6701D" w:rsidRPr="00015D04" w:rsidRDefault="00F6701D" w:rsidP="00BE13A5">
      <w:pPr>
        <w:pStyle w:val="ResponseChoices"/>
      </w:pPr>
      <w:r w:rsidRPr="00015D04">
        <w:t>2</w:t>
      </w:r>
      <w:r w:rsidRPr="00015D04">
        <w:tab/>
        <w:t xml:space="preserve">I observe most of the tradition </w:t>
      </w:r>
    </w:p>
    <w:p w:rsidR="00F6701D" w:rsidRPr="00015D04" w:rsidRDefault="00F6701D" w:rsidP="00107282">
      <w:pPr>
        <w:pStyle w:val="ResponseChoices"/>
      </w:pPr>
      <w:r w:rsidRPr="00015D04">
        <w:t>3</w:t>
      </w:r>
      <w:r w:rsidRPr="00015D04">
        <w:tab/>
        <w:t>I observe some of the tradition</w:t>
      </w:r>
    </w:p>
    <w:p w:rsidR="00F6701D" w:rsidRPr="00015D04" w:rsidRDefault="00F6701D" w:rsidP="00107282">
      <w:pPr>
        <w:pStyle w:val="ResponseChoices"/>
      </w:pPr>
      <w:r w:rsidRPr="00015D04">
        <w:t>4</w:t>
      </w:r>
      <w:r w:rsidRPr="00015D04">
        <w:tab/>
        <w:t xml:space="preserve">I don’t observe the tradition at all </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rPr>
          <w:b/>
          <w:bCs/>
        </w:rPr>
      </w:pPr>
      <w:r w:rsidRPr="00015D04">
        <w:rPr>
          <w:bCs/>
        </w:rPr>
        <w:t>99</w:t>
      </w:r>
      <w:r w:rsidRPr="00015D04">
        <w:rPr>
          <w:bCs/>
        </w:rPr>
        <w:tab/>
        <w:t xml:space="preserve">Refused </w:t>
      </w:r>
      <w:r w:rsidRPr="00015D04">
        <w:rPr>
          <w:b/>
          <w:bCs/>
        </w:rPr>
        <w:t>(DO NOT READ)</w:t>
      </w:r>
    </w:p>
    <w:p w:rsidR="00F6701D" w:rsidRPr="00015D04" w:rsidRDefault="00F6701D" w:rsidP="00904BD4">
      <w:pPr>
        <w:spacing w:after="0" w:line="240" w:lineRule="auto"/>
        <w:rPr>
          <w:rFonts w:ascii="Verdana" w:hAnsi="Verdana"/>
          <w:bCs/>
          <w:sz w:val="18"/>
          <w:szCs w:val="18"/>
        </w:rPr>
      </w:pPr>
    </w:p>
    <w:p w:rsidR="00F6701D" w:rsidRPr="008C45D0" w:rsidRDefault="008C45D0" w:rsidP="00904BD4">
      <w:pPr>
        <w:pStyle w:val="Instructions"/>
      </w:pPr>
      <w:r>
        <w:t>ASK ALL</w:t>
      </w:r>
    </w:p>
    <w:p w:rsidR="00F6701D" w:rsidRDefault="00F6701D" w:rsidP="00904BD4">
      <w:pPr>
        <w:pStyle w:val="QueStem"/>
        <w:rPr>
          <w:rStyle w:val="SourceListChar"/>
        </w:rPr>
      </w:pPr>
      <w:proofErr w:type="spellStart"/>
      <w:r w:rsidRPr="00015D04">
        <w:rPr>
          <w:color w:val="000000" w:themeColor="text1"/>
        </w:rPr>
        <w:t>QATTEND</w:t>
      </w:r>
      <w:r w:rsidR="008C45D0">
        <w:rPr>
          <w:color w:val="000000" w:themeColor="text1"/>
        </w:rPr>
        <w:t>cmb</w:t>
      </w:r>
      <w:proofErr w:type="spellEnd"/>
      <w:r w:rsidRPr="00015D04">
        <w:tab/>
      </w:r>
      <w:r w:rsidR="008C45D0" w:rsidRPr="008C45D0">
        <w:t xml:space="preserve">Aside from special occasions like weddings and funerals, how often do you attend religious services? </w:t>
      </w:r>
      <w:r w:rsidR="008C45D0" w:rsidRPr="008C45D0">
        <w:rPr>
          <w:b/>
        </w:rPr>
        <w:t>[QUESTION MODIFIED BY RELIGIOUS GROUP]</w:t>
      </w:r>
    </w:p>
    <w:p w:rsidR="00F6701D" w:rsidRPr="00015D04" w:rsidRDefault="00F6701D" w:rsidP="00383D53">
      <w:pPr>
        <w:spacing w:after="0" w:line="240" w:lineRule="auto"/>
        <w:ind w:left="1440" w:hanging="1440"/>
        <w:rPr>
          <w:rFonts w:ascii="Verdana" w:hAnsi="Verdana"/>
          <w:sz w:val="18"/>
          <w:szCs w:val="18"/>
        </w:rPr>
      </w:pPr>
    </w:p>
    <w:p w:rsidR="00F6701D" w:rsidRPr="00015D04" w:rsidRDefault="00F6701D" w:rsidP="00383D53">
      <w:pPr>
        <w:pStyle w:val="ResponseChoices"/>
      </w:pPr>
      <w:r w:rsidRPr="00015D04">
        <w:t>1</w:t>
      </w:r>
      <w:r w:rsidRPr="00015D04">
        <w:tab/>
        <w:t>More than once a week</w:t>
      </w:r>
    </w:p>
    <w:p w:rsidR="00F6701D" w:rsidRPr="00015D04" w:rsidRDefault="00F6701D" w:rsidP="00383D53">
      <w:pPr>
        <w:pStyle w:val="ResponseChoices"/>
      </w:pPr>
      <w:r w:rsidRPr="00015D04">
        <w:t>2</w:t>
      </w:r>
      <w:r w:rsidRPr="00015D04">
        <w:tab/>
        <w:t>Once a week</w:t>
      </w:r>
    </w:p>
    <w:p w:rsidR="00F6701D" w:rsidRPr="00015D04" w:rsidRDefault="00F6701D" w:rsidP="00383D53">
      <w:pPr>
        <w:pStyle w:val="ResponseChoices"/>
      </w:pPr>
      <w:r w:rsidRPr="00015D04">
        <w:t>3</w:t>
      </w:r>
      <w:r w:rsidRPr="00015D04">
        <w:tab/>
        <w:t>Once or twice a month</w:t>
      </w:r>
    </w:p>
    <w:p w:rsidR="00F6701D" w:rsidRPr="00015D04" w:rsidRDefault="00F6701D" w:rsidP="00383D53">
      <w:pPr>
        <w:pStyle w:val="ResponseChoices"/>
      </w:pPr>
      <w:r w:rsidRPr="00015D04">
        <w:t>4</w:t>
      </w:r>
      <w:r w:rsidRPr="00015D04">
        <w:tab/>
        <w:t>A few times a year</w:t>
      </w:r>
    </w:p>
    <w:p w:rsidR="00F6701D" w:rsidRPr="00015D04" w:rsidRDefault="00F6701D" w:rsidP="00383D53">
      <w:pPr>
        <w:pStyle w:val="ResponseChoices"/>
      </w:pPr>
      <w:r w:rsidRPr="00015D04">
        <w:t>5</w:t>
      </w:r>
      <w:r w:rsidRPr="00015D04">
        <w:tab/>
        <w:t>Seldom, or</w:t>
      </w:r>
    </w:p>
    <w:p w:rsidR="00F6701D" w:rsidRPr="00015D04" w:rsidRDefault="00F6701D" w:rsidP="00383D53">
      <w:pPr>
        <w:pStyle w:val="ResponseChoices"/>
      </w:pPr>
      <w:r w:rsidRPr="00015D04">
        <w:t>6</w:t>
      </w:r>
      <w:r w:rsidRPr="00015D04">
        <w:tab/>
        <w:t>Never</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904BD4" w:rsidRDefault="00F6701D" w:rsidP="00383D53">
      <w:pPr>
        <w:pStyle w:val="ResponseChoices"/>
        <w:rPr>
          <w:rStyle w:val="InstructionsChar"/>
        </w:rPr>
      </w:pPr>
      <w:r w:rsidRPr="00015D04">
        <w:t>99</w:t>
      </w:r>
      <w:r w:rsidRPr="00015D04">
        <w:tab/>
        <w:t xml:space="preserve">Refused </w:t>
      </w:r>
      <w:r w:rsidRPr="00904BD4">
        <w:rPr>
          <w:rStyle w:val="InstructionsChar"/>
        </w:rPr>
        <w:t>(DO NOT READ)</w:t>
      </w:r>
    </w:p>
    <w:p w:rsidR="008C45D0" w:rsidRDefault="008C45D0" w:rsidP="00904BD4">
      <w:pPr>
        <w:spacing w:after="0" w:line="240" w:lineRule="auto"/>
        <w:rPr>
          <w:rFonts w:ascii="Verdana" w:hAnsi="Verdana"/>
          <w:b/>
          <w:sz w:val="18"/>
          <w:szCs w:val="18"/>
        </w:rPr>
      </w:pPr>
    </w:p>
    <w:p w:rsidR="008C45D0" w:rsidRPr="008C45D0" w:rsidRDefault="008C45D0" w:rsidP="00383D53">
      <w:pPr>
        <w:spacing w:after="0" w:line="240" w:lineRule="auto"/>
        <w:ind w:left="1440" w:hanging="1440"/>
        <w:rPr>
          <w:rFonts w:ascii="Verdana" w:hAnsi="Verdana"/>
          <w:b/>
          <w:sz w:val="18"/>
          <w:szCs w:val="18"/>
        </w:rPr>
      </w:pPr>
      <w:r>
        <w:rPr>
          <w:rFonts w:ascii="Verdana" w:hAnsi="Verdana"/>
          <w:b/>
          <w:sz w:val="18"/>
          <w:szCs w:val="18"/>
        </w:rPr>
        <w:t>ASK ALL</w:t>
      </w:r>
    </w:p>
    <w:p w:rsidR="00F6701D" w:rsidRPr="00015D04" w:rsidRDefault="00F6701D" w:rsidP="00383D53">
      <w:pPr>
        <w:spacing w:after="0" w:line="240" w:lineRule="auto"/>
        <w:ind w:left="1440" w:hanging="1440"/>
        <w:rPr>
          <w:rStyle w:val="SourceListChar"/>
        </w:rPr>
      </w:pPr>
      <w:proofErr w:type="spellStart"/>
      <w:r w:rsidRPr="00015D04">
        <w:rPr>
          <w:rFonts w:ascii="Verdana" w:hAnsi="Verdana"/>
          <w:sz w:val="18"/>
          <w:szCs w:val="18"/>
        </w:rPr>
        <w:t>QIMPORT</w:t>
      </w:r>
      <w:r w:rsidR="008C45D0" w:rsidRPr="008C45D0">
        <w:rPr>
          <w:rFonts w:ascii="Verdana" w:hAnsi="Verdana"/>
          <w:sz w:val="18"/>
          <w:szCs w:val="18"/>
        </w:rPr>
        <w:t>cmb</w:t>
      </w:r>
      <w:proofErr w:type="spellEnd"/>
      <w:r w:rsidRPr="00015D04">
        <w:rPr>
          <w:rFonts w:ascii="Verdana" w:hAnsi="Verdana"/>
          <w:sz w:val="18"/>
          <w:szCs w:val="18"/>
        </w:rPr>
        <w:tab/>
        <w:t xml:space="preserve">How important is religion in your life – very important, somewhat important, not too important, or not at all important? </w:t>
      </w:r>
    </w:p>
    <w:p w:rsidR="00F6701D" w:rsidRPr="00015D04" w:rsidRDefault="00F6701D" w:rsidP="00383D53">
      <w:pPr>
        <w:spacing w:after="0" w:line="240" w:lineRule="auto"/>
        <w:ind w:firstLine="720"/>
        <w:rPr>
          <w:rFonts w:ascii="Verdana" w:hAnsi="Verdana"/>
          <w:sz w:val="18"/>
          <w:szCs w:val="18"/>
        </w:rPr>
      </w:pPr>
    </w:p>
    <w:p w:rsidR="00F6701D" w:rsidRPr="00015D04" w:rsidRDefault="00F6701D" w:rsidP="00383D53">
      <w:pPr>
        <w:pStyle w:val="ResponseChoices"/>
      </w:pPr>
      <w:r w:rsidRPr="00015D04">
        <w:t>1</w:t>
      </w:r>
      <w:r w:rsidRPr="00015D04">
        <w:tab/>
        <w:t>Very important</w:t>
      </w:r>
    </w:p>
    <w:p w:rsidR="00F6701D" w:rsidRPr="00015D04" w:rsidRDefault="00F6701D" w:rsidP="00383D53">
      <w:pPr>
        <w:pStyle w:val="ResponseChoices"/>
      </w:pPr>
      <w:r w:rsidRPr="00015D04">
        <w:t>2</w:t>
      </w:r>
      <w:r w:rsidRPr="00015D04">
        <w:tab/>
        <w:t>Somewhat important</w:t>
      </w:r>
    </w:p>
    <w:p w:rsidR="00F6701D" w:rsidRPr="00015D04" w:rsidRDefault="00F6701D" w:rsidP="00383D53">
      <w:pPr>
        <w:pStyle w:val="ResponseChoices"/>
      </w:pPr>
      <w:r w:rsidRPr="00015D04">
        <w:t>3</w:t>
      </w:r>
      <w:r w:rsidRPr="00015D04">
        <w:tab/>
        <w:t>Not too important</w:t>
      </w:r>
    </w:p>
    <w:p w:rsidR="00F6701D" w:rsidRPr="00015D04" w:rsidRDefault="00F6701D" w:rsidP="00383D53">
      <w:pPr>
        <w:pStyle w:val="ResponseChoices"/>
      </w:pPr>
      <w:r w:rsidRPr="00015D04">
        <w:t>4</w:t>
      </w:r>
      <w:r w:rsidRPr="00015D04">
        <w:tab/>
        <w:t>Not at all important</w:t>
      </w:r>
    </w:p>
    <w:p w:rsidR="00F6701D" w:rsidRPr="00904BD4" w:rsidRDefault="00F6701D" w:rsidP="00383D53">
      <w:pPr>
        <w:pStyle w:val="ResponseChoices"/>
        <w:rPr>
          <w:rStyle w:val="InstructionsChar"/>
        </w:rPr>
      </w:pPr>
      <w:r w:rsidRPr="00015D04">
        <w:t>98</w:t>
      </w:r>
      <w:r w:rsidRPr="00015D04">
        <w:tab/>
        <w:t xml:space="preserve">Don’t know </w:t>
      </w:r>
      <w:r w:rsidRPr="00904BD4">
        <w:rPr>
          <w:rStyle w:val="InstructionsChar"/>
        </w:rPr>
        <w:t>(DO NOT READ)</w:t>
      </w:r>
    </w:p>
    <w:p w:rsidR="00F6701D" w:rsidRPr="00015D04" w:rsidRDefault="00F6701D" w:rsidP="00383D53">
      <w:pPr>
        <w:spacing w:after="0" w:line="240" w:lineRule="auto"/>
        <w:ind w:firstLine="720"/>
        <w:rPr>
          <w:rFonts w:ascii="Verdana" w:hAnsi="Verdana"/>
          <w:b/>
          <w:bCs/>
          <w:sz w:val="18"/>
          <w:szCs w:val="18"/>
        </w:rPr>
      </w:pPr>
      <w:r w:rsidRPr="00015D04">
        <w:rPr>
          <w:rFonts w:ascii="Verdana" w:hAnsi="Verdana"/>
          <w:bCs/>
          <w:sz w:val="18"/>
          <w:szCs w:val="18"/>
        </w:rPr>
        <w:t>99</w:t>
      </w:r>
      <w:r w:rsidRPr="00015D04">
        <w:rPr>
          <w:rFonts w:ascii="Verdana" w:hAnsi="Verdana"/>
          <w:bCs/>
          <w:sz w:val="18"/>
          <w:szCs w:val="18"/>
        </w:rPr>
        <w:tab/>
        <w:t xml:space="preserve">Refused </w:t>
      </w:r>
      <w:r w:rsidRPr="00015D04">
        <w:rPr>
          <w:rFonts w:ascii="Verdana" w:hAnsi="Verdana"/>
          <w:b/>
          <w:bCs/>
          <w:sz w:val="18"/>
          <w:szCs w:val="18"/>
        </w:rPr>
        <w:t>(DO NOT READ)</w:t>
      </w:r>
    </w:p>
    <w:p w:rsidR="008D19D0" w:rsidRPr="00062C1E" w:rsidRDefault="00BE13A5" w:rsidP="00A324AA">
      <w:pPr>
        <w:pStyle w:val="Instructions"/>
      </w:pPr>
      <w:r>
        <w:br w:type="page"/>
      </w:r>
      <w:r w:rsidR="008D19D0">
        <w:t xml:space="preserve">ASK IF </w:t>
      </w:r>
      <w:r w:rsidR="00C937D4">
        <w:t>JEWISH/MUSLIM/CHRISTIAN/DRUZE</w:t>
      </w:r>
    </w:p>
    <w:p w:rsidR="00F6701D" w:rsidRPr="00015D04" w:rsidRDefault="00F6701D" w:rsidP="00904BD4">
      <w:pPr>
        <w:pStyle w:val="QueStem"/>
        <w:rPr>
          <w:b/>
        </w:rPr>
      </w:pPr>
      <w:r w:rsidRPr="00015D04">
        <w:t>Q63</w:t>
      </w:r>
      <w:r w:rsidR="008D19D0">
        <w:t>cmb</w:t>
      </w:r>
      <w:r w:rsidRPr="00015D04">
        <w:tab/>
        <w:t xml:space="preserve">How important is being </w:t>
      </w:r>
      <w:r w:rsidR="008D19D0">
        <w:rPr>
          <w:b/>
        </w:rPr>
        <w:t>[JEWISH/MUSLIM/CHRISTIAN/DRUZE]</w:t>
      </w:r>
      <w:r w:rsidRPr="00015D04">
        <w:t xml:space="preserve"> in your life – very important, somewhat important, not too important, or not at all important? </w:t>
      </w:r>
    </w:p>
    <w:p w:rsidR="00F6701D" w:rsidRPr="00015D04" w:rsidRDefault="00F6701D" w:rsidP="00383D53">
      <w:pPr>
        <w:spacing w:after="0" w:line="240" w:lineRule="auto"/>
        <w:ind w:firstLine="720"/>
        <w:rPr>
          <w:rFonts w:ascii="Verdana" w:hAnsi="Verdana"/>
          <w:sz w:val="18"/>
          <w:szCs w:val="18"/>
        </w:rPr>
      </w:pPr>
    </w:p>
    <w:p w:rsidR="00F6701D" w:rsidRPr="00015D04" w:rsidRDefault="00F6701D" w:rsidP="00383D53">
      <w:pPr>
        <w:pStyle w:val="ResponseChoices"/>
      </w:pPr>
      <w:r w:rsidRPr="00015D04">
        <w:t>1</w:t>
      </w:r>
      <w:r w:rsidRPr="00015D04">
        <w:tab/>
        <w:t>Very important</w:t>
      </w:r>
    </w:p>
    <w:p w:rsidR="00F6701D" w:rsidRPr="00015D04" w:rsidRDefault="00F6701D" w:rsidP="00383D53">
      <w:pPr>
        <w:pStyle w:val="ResponseChoices"/>
      </w:pPr>
      <w:r w:rsidRPr="00015D04">
        <w:t>2</w:t>
      </w:r>
      <w:r w:rsidRPr="00015D04">
        <w:tab/>
        <w:t>Somewhat important</w:t>
      </w:r>
    </w:p>
    <w:p w:rsidR="00F6701D" w:rsidRPr="00015D04" w:rsidRDefault="00F6701D" w:rsidP="00383D53">
      <w:pPr>
        <w:pStyle w:val="ResponseChoices"/>
      </w:pPr>
      <w:r w:rsidRPr="00015D04">
        <w:t>3</w:t>
      </w:r>
      <w:r w:rsidRPr="00015D04">
        <w:tab/>
        <w:t>Not too important</w:t>
      </w:r>
    </w:p>
    <w:p w:rsidR="00F6701D" w:rsidRPr="00015D04" w:rsidRDefault="00F6701D" w:rsidP="00383D53">
      <w:pPr>
        <w:pStyle w:val="ResponseChoices"/>
      </w:pPr>
      <w:r w:rsidRPr="00015D04">
        <w:t>4</w:t>
      </w:r>
      <w:r w:rsidRPr="00015D04">
        <w:tab/>
        <w:t>Not at all important</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904BD4" w:rsidRDefault="00F6701D" w:rsidP="00383D53">
      <w:pPr>
        <w:pStyle w:val="ResponseChoices"/>
        <w:rPr>
          <w:rStyle w:val="InstructionsChar"/>
        </w:rPr>
      </w:pPr>
      <w:r w:rsidRPr="00015D04">
        <w:t>99</w:t>
      </w:r>
      <w:r w:rsidRPr="00015D04">
        <w:tab/>
        <w:t xml:space="preserve">Refused </w:t>
      </w:r>
      <w:r w:rsidRPr="00904BD4">
        <w:rPr>
          <w:rStyle w:val="InstructionsChar"/>
        </w:rPr>
        <w:t>(DO NOT READ)</w:t>
      </w:r>
    </w:p>
    <w:p w:rsidR="00F6701D" w:rsidRPr="00015D04" w:rsidRDefault="00F6701D" w:rsidP="00904BD4">
      <w:pPr>
        <w:pStyle w:val="Instructions"/>
      </w:pPr>
    </w:p>
    <w:p w:rsidR="008D19D0" w:rsidRPr="008D19D0" w:rsidRDefault="008D19D0" w:rsidP="00904BD4">
      <w:pPr>
        <w:pStyle w:val="Instructions"/>
      </w:pPr>
      <w:r>
        <w:t>ASK ALL</w:t>
      </w:r>
    </w:p>
    <w:p w:rsidR="00F6701D" w:rsidRPr="00015D04" w:rsidRDefault="00F6701D" w:rsidP="00904BD4">
      <w:pPr>
        <w:pStyle w:val="QueStem"/>
      </w:pPr>
      <w:r w:rsidRPr="00015D04">
        <w:t xml:space="preserve">QA64 </w:t>
      </w:r>
      <w:r w:rsidRPr="00015D04">
        <w:tab/>
        <w:t xml:space="preserve">Do you believe in God or a universal spirit, or not? </w:t>
      </w:r>
    </w:p>
    <w:p w:rsidR="00F6701D" w:rsidRPr="00015D04" w:rsidRDefault="00F6701D" w:rsidP="00383D53">
      <w:pPr>
        <w:keepNext/>
        <w:keepLines/>
        <w:spacing w:after="0" w:line="240" w:lineRule="auto"/>
        <w:ind w:firstLine="720"/>
        <w:rPr>
          <w:rFonts w:ascii="Verdana" w:hAnsi="Verdana"/>
          <w:b/>
          <w:sz w:val="18"/>
          <w:szCs w:val="18"/>
        </w:rPr>
      </w:pPr>
    </w:p>
    <w:p w:rsidR="00F6701D" w:rsidRPr="00015D04" w:rsidRDefault="00F6701D" w:rsidP="00383D53">
      <w:pPr>
        <w:pStyle w:val="ResponseChoices"/>
      </w:pPr>
      <w:r w:rsidRPr="00015D04">
        <w:t>1</w:t>
      </w:r>
      <w:r w:rsidRPr="00015D04">
        <w:tab/>
        <w:t>Yes</w:t>
      </w:r>
    </w:p>
    <w:p w:rsidR="00F6701D" w:rsidRPr="00015D04" w:rsidRDefault="00F6701D" w:rsidP="00383D53">
      <w:pPr>
        <w:pStyle w:val="ResponseChoices"/>
      </w:pPr>
      <w:r w:rsidRPr="00015D04">
        <w:t>2</w:t>
      </w:r>
      <w:r w:rsidRPr="00015D04">
        <w:tab/>
        <w:t>No</w:t>
      </w:r>
    </w:p>
    <w:p w:rsidR="00F6701D" w:rsidRPr="00015D04" w:rsidRDefault="00F6701D" w:rsidP="00383D53">
      <w:pPr>
        <w:pStyle w:val="ResponseChoices"/>
      </w:pPr>
      <w:r w:rsidRPr="00015D04">
        <w:t>3</w:t>
      </w:r>
      <w:r w:rsidRPr="00015D04">
        <w:tab/>
        <w:t xml:space="preserve">Other </w:t>
      </w:r>
      <w:r w:rsidRPr="00904BD4">
        <w:rPr>
          <w:rStyle w:val="InstructionsChar"/>
        </w:rPr>
        <w:t>(DO NOT READ)</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spacing w:after="0" w:line="240" w:lineRule="auto"/>
        <w:rPr>
          <w:rFonts w:ascii="Verdana" w:hAnsi="Verdana"/>
          <w:b/>
          <w:caps/>
          <w:sz w:val="18"/>
          <w:szCs w:val="18"/>
        </w:rPr>
      </w:pPr>
    </w:p>
    <w:p w:rsidR="00F6701D" w:rsidRPr="00F335BA" w:rsidRDefault="00F6701D" w:rsidP="00904BD4">
      <w:pPr>
        <w:pStyle w:val="Instructions"/>
      </w:pPr>
      <w:r w:rsidRPr="00F335BA">
        <w:t xml:space="preserve">ASK </w:t>
      </w:r>
      <w:r w:rsidR="00F335BA">
        <w:t>IF BELIEVE IN GOD/UNIVERSAL SPIRIT</w:t>
      </w:r>
      <w:r w:rsidRPr="00F335BA">
        <w:t xml:space="preserve"> (QA64=1)</w:t>
      </w:r>
    </w:p>
    <w:p w:rsidR="00F6701D" w:rsidRPr="00015D04" w:rsidRDefault="008D19D0" w:rsidP="00904BD4">
      <w:pPr>
        <w:pStyle w:val="QueStem"/>
      </w:pPr>
      <w:r>
        <w:t>Q</w:t>
      </w:r>
      <w:r w:rsidR="00F6701D" w:rsidRPr="00015D04">
        <w:t>65</w:t>
      </w:r>
      <w:r>
        <w:t>cmb</w:t>
      </w:r>
      <w:r w:rsidR="00F6701D" w:rsidRPr="00015D04">
        <w:t xml:space="preserve">  </w:t>
      </w:r>
      <w:r w:rsidR="00F6701D" w:rsidRPr="00015D04">
        <w:tab/>
        <w:t xml:space="preserve">How certain are you about this belief? Are you absolutely certain, fairly certain, not too certain, or not at all certain? </w:t>
      </w:r>
    </w:p>
    <w:p w:rsidR="00F6701D" w:rsidRPr="00015D04" w:rsidRDefault="00F6701D" w:rsidP="00383D53">
      <w:pPr>
        <w:spacing w:after="0" w:line="240" w:lineRule="auto"/>
        <w:ind w:firstLine="720"/>
        <w:rPr>
          <w:rFonts w:ascii="Verdana" w:hAnsi="Verdana"/>
          <w:i/>
          <w:sz w:val="18"/>
          <w:szCs w:val="18"/>
        </w:rPr>
      </w:pPr>
      <w:r w:rsidRPr="00015D04">
        <w:rPr>
          <w:rFonts w:ascii="Verdana" w:hAnsi="Verdana"/>
          <w:i/>
          <w:sz w:val="18"/>
          <w:szCs w:val="18"/>
        </w:rPr>
        <w:t xml:space="preserve">  </w:t>
      </w:r>
    </w:p>
    <w:p w:rsidR="00F6701D" w:rsidRPr="00015D04" w:rsidRDefault="00F6701D" w:rsidP="00383D53">
      <w:pPr>
        <w:pStyle w:val="ResponseChoices"/>
      </w:pPr>
      <w:r w:rsidRPr="00015D04">
        <w:t>1</w:t>
      </w:r>
      <w:r w:rsidRPr="00015D04">
        <w:tab/>
        <w:t>Absolutely certain</w:t>
      </w:r>
    </w:p>
    <w:p w:rsidR="00F6701D" w:rsidRPr="00015D04" w:rsidRDefault="00F6701D" w:rsidP="00383D53">
      <w:pPr>
        <w:pStyle w:val="ResponseChoices"/>
      </w:pPr>
      <w:r w:rsidRPr="00015D04">
        <w:t>2</w:t>
      </w:r>
      <w:r w:rsidRPr="00015D04">
        <w:tab/>
        <w:t>Fairly certain</w:t>
      </w:r>
    </w:p>
    <w:p w:rsidR="00F6701D" w:rsidRPr="00015D04" w:rsidRDefault="00F6701D" w:rsidP="00383D53">
      <w:pPr>
        <w:pStyle w:val="ResponseChoices"/>
      </w:pPr>
      <w:r w:rsidRPr="00015D04">
        <w:t>3</w:t>
      </w:r>
      <w:r w:rsidRPr="00015D04">
        <w:tab/>
        <w:t>Not too certain</w:t>
      </w:r>
    </w:p>
    <w:p w:rsidR="00F6701D" w:rsidRPr="00015D04" w:rsidRDefault="00F6701D" w:rsidP="00383D53">
      <w:pPr>
        <w:pStyle w:val="ResponseChoices"/>
      </w:pPr>
      <w:r w:rsidRPr="00015D04">
        <w:t>4</w:t>
      </w:r>
      <w:r w:rsidRPr="00015D04">
        <w:tab/>
        <w:t>Not at all certain</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spacing w:after="0" w:line="240" w:lineRule="auto"/>
        <w:rPr>
          <w:rFonts w:ascii="Verdana" w:hAnsi="Verdana"/>
          <w:b/>
          <w:sz w:val="18"/>
          <w:szCs w:val="18"/>
        </w:rPr>
      </w:pPr>
    </w:p>
    <w:p w:rsidR="00F6701D" w:rsidRPr="00015D04" w:rsidRDefault="00F6701D" w:rsidP="00904BD4">
      <w:pPr>
        <w:pStyle w:val="Instructions"/>
        <w:rPr>
          <w:rFonts w:eastAsia="Calibri"/>
        </w:rPr>
      </w:pPr>
      <w:r w:rsidRPr="00015D04">
        <w:rPr>
          <w:rFonts w:eastAsia="Calibri"/>
        </w:rPr>
        <w:t>ASK IF BELIEVES IN GOD (Q64=1)</w:t>
      </w:r>
    </w:p>
    <w:p w:rsidR="00F6701D" w:rsidRDefault="008D19D0" w:rsidP="00383D53">
      <w:pPr>
        <w:spacing w:after="0" w:line="240" w:lineRule="auto"/>
        <w:ind w:left="720" w:hanging="720"/>
        <w:rPr>
          <w:rFonts w:ascii="Verdana" w:eastAsia="Calibri" w:hAnsi="Verdana"/>
          <w:color w:val="808080"/>
          <w:sz w:val="18"/>
          <w:szCs w:val="18"/>
        </w:rPr>
      </w:pPr>
      <w:r w:rsidRPr="00904BD4">
        <w:rPr>
          <w:rStyle w:val="QueStemChar"/>
        </w:rPr>
        <w:t>Q</w:t>
      </w:r>
      <w:r w:rsidR="00F6701D" w:rsidRPr="00904BD4">
        <w:rPr>
          <w:rStyle w:val="QueStemChar"/>
        </w:rPr>
        <w:t>66</w:t>
      </w:r>
      <w:r w:rsidRPr="00904BD4">
        <w:rPr>
          <w:rStyle w:val="QueStemChar"/>
        </w:rPr>
        <w:t>cmb</w:t>
      </w:r>
      <w:r w:rsidR="00F6701D" w:rsidRPr="00904BD4">
        <w:rPr>
          <w:rStyle w:val="QueStemChar"/>
        </w:rPr>
        <w:tab/>
        <w:t>Some people believe God gave the land of Israel to the Jewish people.  Other people do not believe this is literally true.  Which comes closer to your view</w:t>
      </w:r>
      <w:r w:rsidR="00F6701D" w:rsidRPr="00015D04">
        <w:rPr>
          <w:rFonts w:ascii="Verdana" w:eastAsia="Calibri" w:hAnsi="Verdana"/>
          <w:sz w:val="18"/>
          <w:szCs w:val="18"/>
        </w:rPr>
        <w:t xml:space="preserve">? </w:t>
      </w:r>
    </w:p>
    <w:p w:rsidR="00F6701D" w:rsidRPr="00015D04" w:rsidRDefault="00F6701D" w:rsidP="00383D53">
      <w:pPr>
        <w:spacing w:after="0" w:line="240" w:lineRule="auto"/>
        <w:ind w:left="720" w:hanging="720"/>
        <w:rPr>
          <w:rFonts w:ascii="Verdana" w:eastAsia="Calibri" w:hAnsi="Verdana"/>
          <w:sz w:val="18"/>
          <w:szCs w:val="18"/>
        </w:rPr>
      </w:pPr>
    </w:p>
    <w:p w:rsidR="00F6701D" w:rsidRPr="00015D04" w:rsidRDefault="00F6701D" w:rsidP="00904BD4">
      <w:pPr>
        <w:pStyle w:val="ResponseChoices"/>
        <w:rPr>
          <w:rFonts w:eastAsia="Calibri"/>
        </w:rPr>
      </w:pPr>
      <w:r w:rsidRPr="00015D04">
        <w:rPr>
          <w:rFonts w:eastAsia="Calibri"/>
        </w:rPr>
        <w:t>1</w:t>
      </w:r>
      <w:r w:rsidRPr="00015D04">
        <w:rPr>
          <w:rFonts w:eastAsia="Calibri"/>
        </w:rPr>
        <w:tab/>
        <w:t>God gave Israel to the Jewish people</w:t>
      </w:r>
    </w:p>
    <w:p w:rsidR="00F6701D" w:rsidRPr="00015D04" w:rsidRDefault="00F6701D" w:rsidP="00904BD4">
      <w:pPr>
        <w:pStyle w:val="ResponseChoices"/>
        <w:rPr>
          <w:rFonts w:eastAsia="Calibri"/>
        </w:rPr>
      </w:pPr>
      <w:r w:rsidRPr="00015D04">
        <w:rPr>
          <w:rFonts w:eastAsia="Calibri"/>
        </w:rPr>
        <w:t>2</w:t>
      </w:r>
      <w:r w:rsidRPr="00015D04">
        <w:rPr>
          <w:rFonts w:eastAsia="Calibri"/>
        </w:rPr>
        <w:tab/>
        <w:t>Don’t believe this is literally true</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rPr>
          <w:b/>
        </w:rPr>
      </w:pPr>
      <w:r w:rsidRPr="00015D04">
        <w:t>99</w:t>
      </w:r>
      <w:r w:rsidRPr="00015D04">
        <w:tab/>
        <w:t xml:space="preserve">Refused </w:t>
      </w:r>
      <w:r w:rsidRPr="00015D04">
        <w:rPr>
          <w:b/>
        </w:rPr>
        <w:t>(DO NOT READ)</w:t>
      </w:r>
    </w:p>
    <w:p w:rsidR="00F6701D" w:rsidRPr="00015D04" w:rsidRDefault="00F6701D" w:rsidP="00383D53">
      <w:pPr>
        <w:keepNext/>
        <w:keepLines/>
        <w:spacing w:after="0" w:line="240" w:lineRule="auto"/>
        <w:ind w:left="1440" w:hanging="720"/>
        <w:rPr>
          <w:rFonts w:ascii="Verdana" w:hAnsi="Verdana"/>
          <w:b/>
          <w:sz w:val="18"/>
          <w:szCs w:val="18"/>
        </w:rPr>
      </w:pPr>
    </w:p>
    <w:p w:rsidR="008D19D0" w:rsidRPr="008D19D0" w:rsidRDefault="008D19D0" w:rsidP="00A324AA">
      <w:pPr>
        <w:pStyle w:val="Instructions"/>
        <w:rPr>
          <w:bCs/>
        </w:rPr>
      </w:pPr>
      <w:r>
        <w:rPr>
          <w:bCs/>
        </w:rPr>
        <w:t xml:space="preserve">ASK IF MUSLIM </w:t>
      </w:r>
    </w:p>
    <w:p w:rsidR="008D19D0" w:rsidRPr="00015D04" w:rsidRDefault="008D19D0" w:rsidP="00904BD4">
      <w:pPr>
        <w:pStyle w:val="QueStem"/>
        <w:rPr>
          <w:color w:val="808080" w:themeColor="background1" w:themeShade="80"/>
        </w:rPr>
      </w:pPr>
      <w:r w:rsidRPr="00015D04">
        <w:t>QB67</w:t>
      </w:r>
      <w:r>
        <w:t>a</w:t>
      </w:r>
      <w:r w:rsidRPr="00015D04">
        <w:tab/>
      </w:r>
      <w:r w:rsidRPr="008D19D0">
        <w:t xml:space="preserve">Which, if any, of the following do you believe? </w:t>
      </w:r>
      <w:proofErr w:type="gramStart"/>
      <w:r w:rsidRPr="008D19D0">
        <w:t>in</w:t>
      </w:r>
      <w:proofErr w:type="gramEnd"/>
      <w:r w:rsidRPr="008D19D0">
        <w:t xml:space="preserve"> one God, Allah, and his prophet Muhammad?</w:t>
      </w:r>
    </w:p>
    <w:p w:rsidR="008D19D0" w:rsidRPr="00015D04" w:rsidRDefault="008D19D0" w:rsidP="008D19D0">
      <w:pPr>
        <w:pStyle w:val="QuestionListLast"/>
        <w:spacing w:after="0"/>
        <w:rPr>
          <w:rFonts w:ascii="Verdana" w:hAnsi="Verdana"/>
          <w:i/>
          <w:sz w:val="18"/>
          <w:szCs w:val="18"/>
        </w:rPr>
      </w:pPr>
    </w:p>
    <w:p w:rsidR="008D19D0" w:rsidRPr="00015D04" w:rsidRDefault="008D19D0" w:rsidP="00904BD4">
      <w:pPr>
        <w:pStyle w:val="ResponseChoices"/>
      </w:pPr>
      <w:r w:rsidRPr="00015D04">
        <w:t>1</w:t>
      </w:r>
      <w:r w:rsidRPr="00015D04">
        <w:tab/>
        <w:t>Yes</w:t>
      </w:r>
    </w:p>
    <w:p w:rsidR="008D19D0" w:rsidRPr="00015D04" w:rsidRDefault="008D19D0" w:rsidP="00904BD4">
      <w:pPr>
        <w:pStyle w:val="ResponseChoices"/>
      </w:pPr>
      <w:r w:rsidRPr="00015D04">
        <w:t>2</w:t>
      </w:r>
      <w:r w:rsidRPr="00015D04">
        <w:tab/>
        <w:t>No</w:t>
      </w:r>
    </w:p>
    <w:p w:rsidR="008D19D0" w:rsidRPr="00015D04" w:rsidRDefault="008D19D0">
      <w:pPr>
        <w:pStyle w:val="ResponseChoices"/>
      </w:pPr>
      <w:r w:rsidRPr="00015D04">
        <w:t>98</w:t>
      </w:r>
      <w:r w:rsidRPr="00015D04">
        <w:tab/>
        <w:t xml:space="preserve">Don’t know </w:t>
      </w:r>
      <w:r w:rsidRPr="00904BD4">
        <w:rPr>
          <w:rStyle w:val="InstructionsChar"/>
        </w:rPr>
        <w:t>(DO NOT READ)</w:t>
      </w:r>
    </w:p>
    <w:p w:rsidR="008D19D0" w:rsidRPr="00015D04" w:rsidRDefault="008D19D0">
      <w:pPr>
        <w:pStyle w:val="ResponseChoices"/>
      </w:pPr>
      <w:r w:rsidRPr="00015D04">
        <w:t>99</w:t>
      </w:r>
      <w:r w:rsidRPr="00015D04">
        <w:tab/>
        <w:t xml:space="preserve">Refused </w:t>
      </w:r>
      <w:r w:rsidRPr="00904BD4">
        <w:rPr>
          <w:rStyle w:val="InstructionsChar"/>
        </w:rPr>
        <w:t>(DO NOT READ)</w:t>
      </w:r>
    </w:p>
    <w:p w:rsidR="008D19D0" w:rsidRDefault="008D19D0" w:rsidP="00383D53">
      <w:pPr>
        <w:tabs>
          <w:tab w:val="left" w:pos="720"/>
        </w:tabs>
        <w:spacing w:after="0" w:line="240" w:lineRule="auto"/>
        <w:ind w:left="720" w:hanging="720"/>
        <w:rPr>
          <w:rFonts w:ascii="Verdana" w:hAnsi="Verdana"/>
          <w:bCs/>
          <w:sz w:val="18"/>
          <w:szCs w:val="18"/>
        </w:rPr>
      </w:pPr>
    </w:p>
    <w:p w:rsidR="008D19D0" w:rsidRDefault="008D19D0" w:rsidP="008D19D0">
      <w:pPr>
        <w:pStyle w:val="Question"/>
        <w:spacing w:after="0"/>
        <w:rPr>
          <w:rFonts w:ascii="Verdana" w:hAnsi="Verdana"/>
          <w:b/>
          <w:bCs/>
          <w:sz w:val="18"/>
          <w:szCs w:val="18"/>
        </w:rPr>
      </w:pPr>
    </w:p>
    <w:p w:rsidR="008D19D0" w:rsidRPr="008D19D0" w:rsidRDefault="00107282" w:rsidP="00A324AA">
      <w:pPr>
        <w:pStyle w:val="Instructions"/>
      </w:pPr>
      <w:r>
        <w:br w:type="page"/>
      </w:r>
      <w:r w:rsidR="008D19D0">
        <w:t xml:space="preserve">ASK IF MUSLIM/CHRISTIAN </w:t>
      </w:r>
    </w:p>
    <w:p w:rsidR="008D19D0" w:rsidRPr="00015D04" w:rsidRDefault="008D19D0" w:rsidP="00904BD4">
      <w:pPr>
        <w:pStyle w:val="QueStem"/>
        <w:rPr>
          <w:color w:val="808080" w:themeColor="background1" w:themeShade="80"/>
        </w:rPr>
      </w:pPr>
      <w:r w:rsidRPr="00015D04">
        <w:t>QB67</w:t>
      </w:r>
      <w:r>
        <w:t>BCcmb</w:t>
      </w:r>
      <w:r w:rsidRPr="00015D04">
        <w:tab/>
      </w:r>
      <w:r w:rsidRPr="008D19D0">
        <w:t xml:space="preserve">Which, if any, of the following do you believe? </w:t>
      </w:r>
      <w:r w:rsidRPr="00904BD4">
        <w:rPr>
          <w:rStyle w:val="InstructionsChar"/>
        </w:rPr>
        <w:t>[b. READ IF MUSLIM: That Jesus, who will initiate the final period before the Day of Judgment, will return to earth during your lifetime? c.</w:t>
      </w:r>
      <w:r w:rsidR="00DB0FA6" w:rsidRPr="00904BD4">
        <w:rPr>
          <w:rStyle w:val="InstructionsChar"/>
        </w:rPr>
        <w:t xml:space="preserve"> </w:t>
      </w:r>
      <w:r w:rsidRPr="00904BD4">
        <w:rPr>
          <w:rStyle w:val="InstructionsChar"/>
        </w:rPr>
        <w:t>READ IF CHRISTIAN: That Jesus will return to earth during your lifetime?</w:t>
      </w:r>
      <w:r w:rsidR="00DB0FA6" w:rsidRPr="00904BD4">
        <w:rPr>
          <w:rStyle w:val="InstructionsChar"/>
        </w:rPr>
        <w:t>]</w:t>
      </w:r>
    </w:p>
    <w:p w:rsidR="008D19D0" w:rsidRPr="00015D04" w:rsidRDefault="008D19D0" w:rsidP="008D19D0">
      <w:pPr>
        <w:pStyle w:val="QuestionListLast"/>
        <w:spacing w:after="0"/>
        <w:rPr>
          <w:rFonts w:ascii="Verdana" w:hAnsi="Verdana"/>
          <w:i/>
          <w:sz w:val="18"/>
          <w:szCs w:val="18"/>
        </w:rPr>
      </w:pPr>
    </w:p>
    <w:p w:rsidR="008D19D0" w:rsidRPr="00015D04" w:rsidRDefault="008D19D0" w:rsidP="00904BD4">
      <w:pPr>
        <w:pStyle w:val="ResponseChoices"/>
      </w:pPr>
      <w:r w:rsidRPr="00015D04">
        <w:t>1</w:t>
      </w:r>
      <w:r w:rsidRPr="00015D04">
        <w:tab/>
        <w:t>Yes</w:t>
      </w:r>
    </w:p>
    <w:p w:rsidR="008D19D0" w:rsidRPr="00015D04" w:rsidRDefault="008D19D0" w:rsidP="00904BD4">
      <w:pPr>
        <w:pStyle w:val="ResponseChoices"/>
      </w:pPr>
      <w:r w:rsidRPr="00015D04">
        <w:t>2</w:t>
      </w:r>
      <w:r w:rsidRPr="00015D04">
        <w:tab/>
        <w:t>No</w:t>
      </w:r>
    </w:p>
    <w:p w:rsidR="008D19D0" w:rsidRPr="00015D04" w:rsidRDefault="008D19D0">
      <w:pPr>
        <w:pStyle w:val="ResponseChoices"/>
      </w:pPr>
      <w:r w:rsidRPr="00015D04">
        <w:t>98</w:t>
      </w:r>
      <w:r w:rsidRPr="00015D04">
        <w:tab/>
        <w:t xml:space="preserve">Don’t know </w:t>
      </w:r>
      <w:r w:rsidRPr="00904BD4">
        <w:rPr>
          <w:rStyle w:val="InstructionsChar"/>
        </w:rPr>
        <w:t>(DO NOT READ)</w:t>
      </w:r>
    </w:p>
    <w:p w:rsidR="008D19D0" w:rsidRPr="00015D04" w:rsidRDefault="008D19D0">
      <w:pPr>
        <w:pStyle w:val="ResponseChoices"/>
      </w:pPr>
      <w:r w:rsidRPr="00015D04">
        <w:t>99</w:t>
      </w:r>
      <w:r w:rsidRPr="00015D04">
        <w:tab/>
        <w:t xml:space="preserve">Refused </w:t>
      </w:r>
      <w:r w:rsidRPr="00904BD4">
        <w:rPr>
          <w:rStyle w:val="InstructionsChar"/>
        </w:rPr>
        <w:t>(DO NOT READ)</w:t>
      </w:r>
    </w:p>
    <w:p w:rsidR="00DB0FA6" w:rsidRDefault="00DB0FA6" w:rsidP="00904BD4">
      <w:pPr>
        <w:pStyle w:val="Question"/>
        <w:spacing w:after="0"/>
        <w:ind w:left="0" w:firstLine="0"/>
        <w:rPr>
          <w:rFonts w:ascii="Verdana" w:hAnsi="Verdana"/>
          <w:b/>
          <w:sz w:val="18"/>
          <w:szCs w:val="18"/>
        </w:rPr>
      </w:pPr>
    </w:p>
    <w:p w:rsidR="006751C1" w:rsidRDefault="00DB0FA6" w:rsidP="00904BD4">
      <w:pPr>
        <w:pStyle w:val="Instructions"/>
      </w:pPr>
      <w:r>
        <w:t xml:space="preserve">ASK IF CHRISTIAN </w:t>
      </w:r>
    </w:p>
    <w:p w:rsidR="00DB0FA6" w:rsidRDefault="00DB0FA6" w:rsidP="00904BD4">
      <w:pPr>
        <w:pStyle w:val="QueStem"/>
      </w:pPr>
      <w:r w:rsidRPr="00015D04">
        <w:t>QC67</w:t>
      </w:r>
      <w:r w:rsidR="00465E90">
        <w:t>D</w:t>
      </w:r>
      <w:r w:rsidRPr="00015D04">
        <w:tab/>
      </w:r>
      <w:r w:rsidRPr="00DB0FA6">
        <w:t xml:space="preserve">Which, if any, of the following do you believe? </w:t>
      </w:r>
      <w:proofErr w:type="gramStart"/>
      <w:r w:rsidRPr="00DB0FA6">
        <w:t>that</w:t>
      </w:r>
      <w:proofErr w:type="gramEnd"/>
      <w:r w:rsidRPr="00DB0FA6">
        <w:t xml:space="preserve"> Jesus is God?</w:t>
      </w:r>
    </w:p>
    <w:p w:rsidR="00DB0FA6" w:rsidRPr="00015D04" w:rsidRDefault="00DB0FA6" w:rsidP="00DB0FA6">
      <w:pPr>
        <w:pStyle w:val="Question"/>
        <w:spacing w:after="0"/>
      </w:pPr>
    </w:p>
    <w:p w:rsidR="00DB0FA6" w:rsidRPr="00015D04" w:rsidRDefault="00DB0FA6" w:rsidP="00904BD4">
      <w:pPr>
        <w:pStyle w:val="ResponseChoices"/>
      </w:pPr>
      <w:r w:rsidRPr="00015D04">
        <w:t>1</w:t>
      </w:r>
      <w:r w:rsidRPr="00015D04">
        <w:tab/>
        <w:t>Yes</w:t>
      </w:r>
    </w:p>
    <w:p w:rsidR="00DB0FA6" w:rsidRPr="00015D04" w:rsidRDefault="00DB0FA6" w:rsidP="00904BD4">
      <w:pPr>
        <w:pStyle w:val="ResponseChoices"/>
      </w:pPr>
      <w:r w:rsidRPr="00015D04">
        <w:t>2</w:t>
      </w:r>
      <w:r w:rsidRPr="00015D04">
        <w:tab/>
        <w:t>No</w:t>
      </w:r>
    </w:p>
    <w:p w:rsidR="00DB0FA6" w:rsidRPr="00015D04" w:rsidRDefault="00DB0FA6">
      <w:pPr>
        <w:pStyle w:val="ResponseChoices"/>
      </w:pPr>
      <w:r w:rsidRPr="00015D04">
        <w:t>98</w:t>
      </w:r>
      <w:r w:rsidRPr="00015D04">
        <w:tab/>
        <w:t xml:space="preserve">Don’t know </w:t>
      </w:r>
      <w:r w:rsidRPr="00904BD4">
        <w:rPr>
          <w:rStyle w:val="InstructionsChar"/>
        </w:rPr>
        <w:t>(DO NOT READ)</w:t>
      </w:r>
    </w:p>
    <w:p w:rsidR="00DB0FA6" w:rsidRPr="00015D04" w:rsidRDefault="00DB0FA6">
      <w:pPr>
        <w:pStyle w:val="ResponseChoices"/>
      </w:pPr>
      <w:r w:rsidRPr="00015D04">
        <w:t>99</w:t>
      </w:r>
      <w:r w:rsidRPr="00015D04">
        <w:tab/>
        <w:t xml:space="preserve">Refused </w:t>
      </w:r>
      <w:r w:rsidRPr="00904BD4">
        <w:rPr>
          <w:rStyle w:val="InstructionsChar"/>
        </w:rPr>
        <w:t>(DO NOT READ)</w:t>
      </w:r>
    </w:p>
    <w:p w:rsidR="00DB0FA6" w:rsidRDefault="00DB0FA6" w:rsidP="00904BD4">
      <w:pPr>
        <w:pStyle w:val="ResponseChoices"/>
        <w:ind w:left="0" w:firstLine="0"/>
        <w:rPr>
          <w:b/>
        </w:rPr>
      </w:pPr>
    </w:p>
    <w:p w:rsidR="00DB0FA6" w:rsidRDefault="00DB0FA6" w:rsidP="00A324AA">
      <w:pPr>
        <w:pStyle w:val="Instructions"/>
      </w:pPr>
      <w:r>
        <w:t xml:space="preserve">ASK IF </w:t>
      </w:r>
      <w:r w:rsidR="00C937D4">
        <w:t>JEWISH</w:t>
      </w:r>
    </w:p>
    <w:p w:rsidR="00F6701D" w:rsidRPr="00015D04" w:rsidRDefault="00F6701D" w:rsidP="00904BD4">
      <w:pPr>
        <w:pStyle w:val="QueStem"/>
      </w:pPr>
      <w:r w:rsidRPr="00015D04">
        <w:t>QA68</w:t>
      </w:r>
      <w:r w:rsidRPr="00015D04">
        <w:tab/>
        <w:t>How often, if at all, does anyone in your household:</w:t>
      </w:r>
    </w:p>
    <w:p w:rsidR="00F6701D" w:rsidRPr="00015D04" w:rsidRDefault="00F6701D" w:rsidP="00383D53">
      <w:pPr>
        <w:tabs>
          <w:tab w:val="left" w:pos="720"/>
        </w:tabs>
        <w:spacing w:after="0" w:line="240" w:lineRule="auto"/>
        <w:ind w:left="720" w:hanging="720"/>
        <w:rPr>
          <w:rFonts w:ascii="Verdana" w:hAnsi="Verdana"/>
          <w:bCs/>
          <w:sz w:val="18"/>
          <w:szCs w:val="18"/>
        </w:rPr>
      </w:pPr>
    </w:p>
    <w:p w:rsidR="00F6701D" w:rsidRPr="00015D04" w:rsidRDefault="00F6701D" w:rsidP="00904BD4">
      <w:pPr>
        <w:pStyle w:val="QueStem"/>
        <w:rPr>
          <w:color w:val="808080" w:themeColor="background1" w:themeShade="80"/>
        </w:rPr>
      </w:pPr>
      <w:proofErr w:type="gramStart"/>
      <w:r w:rsidRPr="00015D04">
        <w:t>a</w:t>
      </w:r>
      <w:proofErr w:type="gramEnd"/>
      <w:r w:rsidRPr="00015D04">
        <w:t>.</w:t>
      </w:r>
      <w:r w:rsidRPr="00015D04">
        <w:tab/>
        <w:t>light Sabbath candles?</w:t>
      </w:r>
      <w:r w:rsidRPr="00015D04">
        <w:rPr>
          <w:b/>
        </w:rPr>
        <w:t xml:space="preserve"> </w:t>
      </w:r>
      <w:r w:rsidRPr="00015D04">
        <w:t>Would you say</w:t>
      </w:r>
      <w:r w:rsidRPr="00015D04">
        <w:rPr>
          <w:b/>
        </w:rPr>
        <w:t xml:space="preserve"> </w:t>
      </w:r>
      <w:r w:rsidRPr="00015D04">
        <w:t>always, usually, sometimes, or never?</w:t>
      </w:r>
      <w:r w:rsidRPr="00015D04">
        <w:rPr>
          <w:b/>
        </w:rPr>
        <w:t xml:space="preserve"> </w:t>
      </w:r>
    </w:p>
    <w:p w:rsidR="00F6701D" w:rsidRPr="00015D04" w:rsidRDefault="00F6701D" w:rsidP="00904BD4">
      <w:pPr>
        <w:pStyle w:val="QueStem"/>
        <w:rPr>
          <w:rStyle w:val="SourceListChar"/>
        </w:rPr>
      </w:pPr>
      <w:proofErr w:type="gramStart"/>
      <w:r w:rsidRPr="00904BD4">
        <w:t>b</w:t>
      </w:r>
      <w:proofErr w:type="gramEnd"/>
      <w:r w:rsidRPr="00904BD4">
        <w:t>.</w:t>
      </w:r>
      <w:r w:rsidRPr="00904BD4">
        <w:tab/>
        <w:t>light Hanukkah candles?</w:t>
      </w:r>
      <w:r w:rsidRPr="00015D04">
        <w:rPr>
          <w:color w:val="808080" w:themeColor="background1" w:themeShade="80"/>
        </w:rPr>
        <w:t xml:space="preserve"> </w:t>
      </w:r>
      <w:proofErr w:type="gramStart"/>
      <w:r w:rsidRPr="00015D04">
        <w:t>Always, usually, sometimes, or never?</w:t>
      </w:r>
      <w:proofErr w:type="gramEnd"/>
      <w:r w:rsidRPr="00015D04">
        <w:rPr>
          <w:b/>
        </w:rPr>
        <w:t xml:space="preserve"> </w:t>
      </w:r>
    </w:p>
    <w:p w:rsidR="00F6701D" w:rsidRPr="00015D04" w:rsidRDefault="00F6701D" w:rsidP="00383D53">
      <w:pPr>
        <w:tabs>
          <w:tab w:val="left" w:pos="720"/>
        </w:tabs>
        <w:spacing w:after="0" w:line="240" w:lineRule="auto"/>
        <w:ind w:left="720" w:hanging="720"/>
        <w:rPr>
          <w:rFonts w:ascii="Verdana" w:hAnsi="Verdana"/>
          <w:bCs/>
          <w:sz w:val="18"/>
          <w:szCs w:val="18"/>
        </w:rPr>
      </w:pPr>
    </w:p>
    <w:p w:rsidR="00F6701D" w:rsidRPr="00015D04" w:rsidRDefault="00F6701D" w:rsidP="006751C1">
      <w:pPr>
        <w:pStyle w:val="ResponseChoices"/>
      </w:pPr>
      <w:r w:rsidRPr="00015D04">
        <w:t>1</w:t>
      </w:r>
      <w:r w:rsidRPr="00015D04">
        <w:tab/>
        <w:t xml:space="preserve">Always </w:t>
      </w:r>
    </w:p>
    <w:p w:rsidR="00F6701D" w:rsidRPr="00015D04" w:rsidRDefault="00F6701D" w:rsidP="00465E90">
      <w:pPr>
        <w:pStyle w:val="ResponseChoices"/>
      </w:pPr>
      <w:r w:rsidRPr="00015D04">
        <w:t>2</w:t>
      </w:r>
      <w:r w:rsidRPr="00015D04">
        <w:tab/>
        <w:t>Usually</w:t>
      </w:r>
    </w:p>
    <w:p w:rsidR="00F6701D" w:rsidRPr="00015D04" w:rsidRDefault="00F6701D" w:rsidP="0085557E">
      <w:pPr>
        <w:pStyle w:val="ResponseChoices"/>
      </w:pPr>
      <w:r w:rsidRPr="00015D04">
        <w:t>3</w:t>
      </w:r>
      <w:r w:rsidRPr="00015D04">
        <w:tab/>
        <w:t>Sometimes</w:t>
      </w:r>
    </w:p>
    <w:p w:rsidR="00F6701D" w:rsidRPr="00015D04" w:rsidRDefault="00F6701D" w:rsidP="00747D7C">
      <w:pPr>
        <w:pStyle w:val="ResponseChoices"/>
      </w:pPr>
      <w:r w:rsidRPr="00015D04">
        <w:t>4</w:t>
      </w:r>
      <w:r w:rsidRPr="00015D04">
        <w:tab/>
        <w:t>Never</w:t>
      </w:r>
    </w:p>
    <w:p w:rsidR="00F6701D" w:rsidRPr="00015D04" w:rsidRDefault="00F6701D" w:rsidP="00747D7C">
      <w:pPr>
        <w:pStyle w:val="ResponseChoices"/>
      </w:pPr>
      <w:r w:rsidRPr="00015D04">
        <w:t>98</w:t>
      </w:r>
      <w:r w:rsidRPr="00015D04">
        <w:tab/>
        <w:t xml:space="preserve">Don’t know </w:t>
      </w:r>
      <w:r w:rsidRPr="00904BD4">
        <w:rPr>
          <w:rStyle w:val="InstructionsChar"/>
        </w:rPr>
        <w:t>(DO NOT READ)</w:t>
      </w:r>
    </w:p>
    <w:p w:rsidR="00F6701D" w:rsidRPr="00904BD4" w:rsidRDefault="00F6701D" w:rsidP="00DE5488">
      <w:pPr>
        <w:pStyle w:val="ResponseChoices"/>
        <w:rPr>
          <w:rStyle w:val="InstructionsChar"/>
        </w:rPr>
      </w:pPr>
      <w:r w:rsidRPr="00015D04">
        <w:t>99</w:t>
      </w:r>
      <w:r w:rsidRPr="00015D04">
        <w:tab/>
        <w:t xml:space="preserve">Refused </w:t>
      </w:r>
      <w:r w:rsidRPr="00904BD4">
        <w:rPr>
          <w:rStyle w:val="InstructionsChar"/>
        </w:rPr>
        <w:t>(DO NOT READ)</w:t>
      </w:r>
    </w:p>
    <w:p w:rsidR="00DB0FA6" w:rsidRDefault="00DB0FA6" w:rsidP="00904BD4">
      <w:pPr>
        <w:pStyle w:val="ResponseChoices"/>
        <w:ind w:left="0" w:firstLine="0"/>
      </w:pPr>
    </w:p>
    <w:p w:rsidR="00DB0FA6" w:rsidRPr="00DB0FA6" w:rsidRDefault="00DB0FA6" w:rsidP="00A324AA">
      <w:pPr>
        <w:pStyle w:val="ResponseChoices"/>
        <w:ind w:left="0" w:firstLine="0"/>
      </w:pPr>
      <w:r>
        <w:rPr>
          <w:b/>
        </w:rPr>
        <w:t xml:space="preserve">ASK IF MUSLIM </w:t>
      </w:r>
    </w:p>
    <w:p w:rsidR="00DB0FA6" w:rsidRPr="00015D04" w:rsidRDefault="00DB0FA6" w:rsidP="00DB0FA6">
      <w:pPr>
        <w:pStyle w:val="QueStem"/>
        <w:widowControl w:val="0"/>
        <w:rPr>
          <w:rStyle w:val="SourceListChar"/>
          <w:i/>
        </w:rPr>
      </w:pPr>
      <w:r w:rsidRPr="00015D04">
        <w:t>QB69</w:t>
      </w:r>
      <w:r w:rsidRPr="00015D04">
        <w:tab/>
        <w:t xml:space="preserve">Have you ever made a pilgrimage to Mecca? </w:t>
      </w:r>
    </w:p>
    <w:p w:rsidR="00DB0FA6" w:rsidRPr="00015D04" w:rsidRDefault="00DB0FA6" w:rsidP="00DB0FA6">
      <w:pPr>
        <w:pStyle w:val="ResponseChoices"/>
        <w:keepNext w:val="0"/>
        <w:keepLines w:val="0"/>
        <w:widowControl w:val="0"/>
      </w:pPr>
    </w:p>
    <w:p w:rsidR="00DB0FA6" w:rsidRPr="00015D04" w:rsidRDefault="00DB0FA6" w:rsidP="00DB0FA6">
      <w:pPr>
        <w:pStyle w:val="ResponseChoices"/>
        <w:keepNext w:val="0"/>
        <w:keepLines w:val="0"/>
        <w:widowControl w:val="0"/>
      </w:pPr>
      <w:r w:rsidRPr="00015D04">
        <w:t>1</w:t>
      </w:r>
      <w:r w:rsidRPr="00015D04">
        <w:tab/>
        <w:t>Yes</w:t>
      </w:r>
    </w:p>
    <w:p w:rsidR="00DB0FA6" w:rsidRPr="00015D04" w:rsidRDefault="00DB0FA6" w:rsidP="00DB0FA6">
      <w:pPr>
        <w:pStyle w:val="ResponseChoices"/>
        <w:keepNext w:val="0"/>
        <w:keepLines w:val="0"/>
        <w:widowControl w:val="0"/>
      </w:pPr>
      <w:r w:rsidRPr="00015D04">
        <w:t>2</w:t>
      </w:r>
      <w:r w:rsidRPr="00015D04">
        <w:tab/>
        <w:t>No</w:t>
      </w:r>
    </w:p>
    <w:p w:rsidR="00DB0FA6" w:rsidRPr="00015D04" w:rsidRDefault="00DB0FA6" w:rsidP="00DB0FA6">
      <w:pPr>
        <w:pStyle w:val="ResponseChoices"/>
      </w:pPr>
      <w:r w:rsidRPr="00015D04">
        <w:t>98</w:t>
      </w:r>
      <w:r w:rsidRPr="00015D04">
        <w:tab/>
        <w:t xml:space="preserve">Don’t know </w:t>
      </w:r>
      <w:r w:rsidRPr="00904BD4">
        <w:rPr>
          <w:rStyle w:val="InstructionsChar"/>
        </w:rPr>
        <w:t>(DO NOT READ)</w:t>
      </w:r>
    </w:p>
    <w:p w:rsidR="00DB0FA6" w:rsidRPr="00015D04" w:rsidRDefault="00DB0FA6" w:rsidP="00DB0FA6">
      <w:pPr>
        <w:pStyle w:val="ResponseChoices"/>
      </w:pPr>
      <w:r w:rsidRPr="00015D04">
        <w:t>99</w:t>
      </w:r>
      <w:r w:rsidRPr="00015D04">
        <w:tab/>
        <w:t xml:space="preserve">Refused </w:t>
      </w:r>
      <w:r w:rsidRPr="00904BD4">
        <w:rPr>
          <w:rStyle w:val="InstructionsChar"/>
        </w:rPr>
        <w:t>(DO NOT READ)</w:t>
      </w:r>
    </w:p>
    <w:p w:rsidR="00DB0FA6" w:rsidRDefault="00DB0FA6" w:rsidP="00904BD4">
      <w:pPr>
        <w:pStyle w:val="QueStem"/>
        <w:keepNext/>
        <w:keepLines/>
        <w:ind w:left="0" w:firstLine="0"/>
      </w:pPr>
    </w:p>
    <w:p w:rsidR="00DB0FA6" w:rsidRPr="00DB0FA6" w:rsidRDefault="00DB0FA6" w:rsidP="00904BD4">
      <w:pPr>
        <w:pStyle w:val="Instructions"/>
      </w:pPr>
      <w:r>
        <w:t xml:space="preserve">ASK IF MUSLIM </w:t>
      </w:r>
    </w:p>
    <w:p w:rsidR="00DB0FA6" w:rsidRPr="006751C1" w:rsidRDefault="00DB0FA6" w:rsidP="00904BD4">
      <w:pPr>
        <w:pStyle w:val="QueStem"/>
      </w:pPr>
      <w:r w:rsidRPr="006751C1">
        <w:t>QB71</w:t>
      </w:r>
      <w:r w:rsidRPr="006751C1">
        <w:tab/>
        <w:t xml:space="preserve">Do you </w:t>
      </w:r>
      <w:r w:rsidR="009E4A70" w:rsidRPr="00904BD4">
        <w:rPr>
          <w:rStyle w:val="InstructionsChar"/>
        </w:rPr>
        <w:t>[</w:t>
      </w:r>
      <w:r w:rsidRPr="00904BD4">
        <w:rPr>
          <w:rStyle w:val="InstructionsChar"/>
        </w:rPr>
        <w:t>INSERT</w:t>
      </w:r>
      <w:r w:rsidR="009E4A70" w:rsidRPr="00904BD4">
        <w:rPr>
          <w:rStyle w:val="InstructionsChar"/>
        </w:rPr>
        <w:t>]</w:t>
      </w:r>
      <w:r w:rsidRPr="006751C1">
        <w:t xml:space="preserve">? </w:t>
      </w:r>
    </w:p>
    <w:p w:rsidR="00DB0FA6" w:rsidRPr="00015D04" w:rsidRDefault="00DB0FA6" w:rsidP="00DB0FA6">
      <w:pPr>
        <w:pStyle w:val="Instructions"/>
        <w:keepNext/>
        <w:keepLines/>
      </w:pPr>
    </w:p>
    <w:p w:rsidR="00DB0FA6" w:rsidRPr="00015D04" w:rsidRDefault="00DB0FA6" w:rsidP="00904BD4">
      <w:pPr>
        <w:pStyle w:val="QueStem"/>
        <w:rPr>
          <w:rStyle w:val="SourceListChar"/>
        </w:rPr>
      </w:pPr>
      <w:proofErr w:type="gramStart"/>
      <w:r w:rsidRPr="00015D04">
        <w:t>a</w:t>
      </w:r>
      <w:proofErr w:type="gramEnd"/>
      <w:r w:rsidRPr="00015D04">
        <w:t>.</w:t>
      </w:r>
      <w:r w:rsidRPr="00015D04">
        <w:tab/>
        <w:t xml:space="preserve">give zakat, that is give a set percentage of your wealth to charity or the mosque </w:t>
      </w:r>
    </w:p>
    <w:p w:rsidR="00DB0FA6" w:rsidRPr="00015D04" w:rsidRDefault="00DB0FA6" w:rsidP="00904BD4">
      <w:pPr>
        <w:pStyle w:val="QueStem"/>
        <w:rPr>
          <w:color w:val="808080" w:themeColor="background1" w:themeShade="80"/>
        </w:rPr>
      </w:pPr>
      <w:proofErr w:type="gramStart"/>
      <w:r w:rsidRPr="00015D04">
        <w:t>b</w:t>
      </w:r>
      <w:proofErr w:type="gramEnd"/>
      <w:r w:rsidRPr="00015D04">
        <w:t>.</w:t>
      </w:r>
      <w:r w:rsidRPr="00015D04">
        <w:tab/>
        <w:t xml:space="preserve">fast, that is avoid eating during the daytime, during the holy month of Ramadan </w:t>
      </w:r>
    </w:p>
    <w:p w:rsidR="00DB0FA6" w:rsidRPr="00015D04" w:rsidRDefault="00DB0FA6" w:rsidP="00DB0FA6">
      <w:pPr>
        <w:pStyle w:val="QuestionInstruction"/>
        <w:spacing w:before="0" w:after="0"/>
        <w:ind w:left="0"/>
        <w:rPr>
          <w:rFonts w:ascii="Verdana" w:hAnsi="Verdana"/>
          <w:sz w:val="18"/>
          <w:szCs w:val="18"/>
        </w:rPr>
      </w:pPr>
    </w:p>
    <w:p w:rsidR="00DB0FA6" w:rsidRPr="00015D04" w:rsidRDefault="00DB0FA6" w:rsidP="00904BD4">
      <w:pPr>
        <w:pStyle w:val="ResponseChoices"/>
      </w:pPr>
      <w:r w:rsidRPr="00015D04">
        <w:t>1</w:t>
      </w:r>
      <w:r w:rsidRPr="00015D04">
        <w:tab/>
        <w:t xml:space="preserve">Yes </w:t>
      </w:r>
    </w:p>
    <w:p w:rsidR="00DB0FA6" w:rsidRPr="00015D04" w:rsidRDefault="00DB0FA6" w:rsidP="00904BD4">
      <w:pPr>
        <w:pStyle w:val="ResponseChoices"/>
      </w:pPr>
      <w:r w:rsidRPr="00015D04">
        <w:t>2</w:t>
      </w:r>
      <w:r w:rsidRPr="00015D04">
        <w:tab/>
        <w:t xml:space="preserve">No </w:t>
      </w:r>
    </w:p>
    <w:p w:rsidR="00DB0FA6" w:rsidRPr="00015D04" w:rsidRDefault="00DB0FA6" w:rsidP="00904BD4">
      <w:pPr>
        <w:pStyle w:val="ResponseChoices"/>
      </w:pPr>
      <w:r w:rsidRPr="00015D04">
        <w:t>98</w:t>
      </w:r>
      <w:r w:rsidRPr="00015D04">
        <w:tab/>
        <w:t>Don’t know</w:t>
      </w:r>
      <w:r w:rsidRPr="00904BD4">
        <w:rPr>
          <w:rStyle w:val="InstructionsChar"/>
        </w:rPr>
        <w:t xml:space="preserve"> (DO NOT READ)</w:t>
      </w:r>
    </w:p>
    <w:p w:rsidR="00DB0FA6" w:rsidRPr="00015D04" w:rsidRDefault="00DB0FA6" w:rsidP="00904BD4">
      <w:pPr>
        <w:pStyle w:val="ResponseChoices"/>
      </w:pPr>
      <w:r w:rsidRPr="00015D04">
        <w:t>99</w:t>
      </w:r>
      <w:r w:rsidRPr="00015D04">
        <w:tab/>
        <w:t xml:space="preserve">Refused </w:t>
      </w:r>
      <w:r w:rsidRPr="00904BD4">
        <w:rPr>
          <w:rStyle w:val="InstructionsChar"/>
        </w:rPr>
        <w:t>(DO NOT READ)</w:t>
      </w:r>
    </w:p>
    <w:p w:rsidR="00DB0FA6" w:rsidRPr="00DB0FA6" w:rsidRDefault="00DB0FA6" w:rsidP="00DB0FA6">
      <w:pPr>
        <w:pStyle w:val="ResponseChoices"/>
        <w:ind w:left="0" w:firstLine="0"/>
      </w:pPr>
    </w:p>
    <w:p w:rsidR="006C1AA0" w:rsidRDefault="006C1AA0" w:rsidP="00383D53">
      <w:pPr>
        <w:spacing w:after="0" w:line="240" w:lineRule="auto"/>
        <w:rPr>
          <w:rFonts w:ascii="Verdana" w:hAnsi="Verdana"/>
          <w:b/>
          <w:sz w:val="18"/>
          <w:szCs w:val="18"/>
        </w:rPr>
      </w:pPr>
    </w:p>
    <w:p w:rsidR="00F6701D" w:rsidRDefault="006751C1" w:rsidP="00A324AA">
      <w:pPr>
        <w:pStyle w:val="Instructions"/>
      </w:pPr>
      <w:r>
        <w:br w:type="page"/>
      </w:r>
      <w:r w:rsidR="00DB0FA6">
        <w:t xml:space="preserve">ASK IF CHRISTIAN </w:t>
      </w:r>
    </w:p>
    <w:p w:rsidR="00DB0FA6" w:rsidRPr="00015D04" w:rsidRDefault="00DB0FA6" w:rsidP="00A324AA">
      <w:pPr>
        <w:pStyle w:val="QueStem"/>
        <w:rPr>
          <w:rStyle w:val="SourceListChar"/>
        </w:rPr>
      </w:pPr>
      <w:r w:rsidRPr="00015D04">
        <w:t>QC72</w:t>
      </w:r>
      <w:r w:rsidRPr="00015D04">
        <w:tab/>
        <w:t xml:space="preserve">Have you been anointed with the holy oil? </w:t>
      </w:r>
    </w:p>
    <w:p w:rsidR="00DB0FA6" w:rsidRPr="00015D04" w:rsidRDefault="00DB0FA6" w:rsidP="00DB0FA6">
      <w:pPr>
        <w:keepNext/>
        <w:keepLines/>
        <w:tabs>
          <w:tab w:val="left" w:pos="720"/>
        </w:tabs>
        <w:spacing w:after="0" w:line="240" w:lineRule="auto"/>
        <w:ind w:left="1440" w:hanging="1440"/>
        <w:rPr>
          <w:rFonts w:ascii="Verdana" w:hAnsi="Verdana"/>
          <w:sz w:val="18"/>
          <w:szCs w:val="18"/>
        </w:rPr>
      </w:pPr>
    </w:p>
    <w:p w:rsidR="00DB0FA6" w:rsidRPr="00015D04" w:rsidRDefault="00DB0FA6" w:rsidP="00904BD4">
      <w:pPr>
        <w:pStyle w:val="ResponseChoices"/>
      </w:pPr>
      <w:r w:rsidRPr="00015D04">
        <w:t>1</w:t>
      </w:r>
      <w:r w:rsidRPr="00015D04">
        <w:tab/>
        <w:t>Yes</w:t>
      </w:r>
    </w:p>
    <w:p w:rsidR="00DB0FA6" w:rsidRPr="00015D04" w:rsidRDefault="00DB0FA6" w:rsidP="00904BD4">
      <w:pPr>
        <w:pStyle w:val="ResponseChoices"/>
      </w:pPr>
      <w:r w:rsidRPr="00015D04">
        <w:t>2</w:t>
      </w:r>
      <w:r w:rsidRPr="00015D04">
        <w:tab/>
        <w:t>No</w:t>
      </w:r>
    </w:p>
    <w:p w:rsidR="00DB0FA6" w:rsidRPr="00015D04" w:rsidRDefault="00DB0FA6">
      <w:pPr>
        <w:pStyle w:val="ResponseChoices"/>
      </w:pPr>
      <w:r w:rsidRPr="00015D04">
        <w:t>98</w:t>
      </w:r>
      <w:r w:rsidRPr="00015D04">
        <w:tab/>
        <w:t xml:space="preserve">Don’t know </w:t>
      </w:r>
      <w:r w:rsidRPr="00904BD4">
        <w:rPr>
          <w:rStyle w:val="InstructionsChar"/>
        </w:rPr>
        <w:t>(DO NOT READ)</w:t>
      </w:r>
    </w:p>
    <w:p w:rsidR="00DB0FA6" w:rsidRPr="00015D04" w:rsidRDefault="00DB0FA6">
      <w:pPr>
        <w:pStyle w:val="ResponseChoices"/>
      </w:pPr>
      <w:r w:rsidRPr="00015D04">
        <w:t>99</w:t>
      </w:r>
      <w:r w:rsidRPr="00015D04">
        <w:tab/>
        <w:t xml:space="preserve">Refused </w:t>
      </w:r>
      <w:r w:rsidRPr="00904BD4">
        <w:rPr>
          <w:rStyle w:val="InstructionsChar"/>
        </w:rPr>
        <w:t>(DO NOT READ)</w:t>
      </w:r>
    </w:p>
    <w:p w:rsidR="006C1AA0" w:rsidRDefault="006C1AA0" w:rsidP="00DB0FA6">
      <w:pPr>
        <w:keepNext/>
        <w:keepLines/>
        <w:spacing w:after="0" w:line="240" w:lineRule="auto"/>
        <w:rPr>
          <w:rFonts w:ascii="Verdana" w:hAnsi="Verdana"/>
          <w:b/>
          <w:sz w:val="18"/>
          <w:szCs w:val="18"/>
        </w:rPr>
      </w:pPr>
    </w:p>
    <w:p w:rsidR="00DB0FA6" w:rsidRPr="00DB0FA6" w:rsidRDefault="00DB0FA6" w:rsidP="00A324AA">
      <w:pPr>
        <w:pStyle w:val="Instructions"/>
      </w:pPr>
      <w:r>
        <w:t xml:space="preserve">ASK IF </w:t>
      </w:r>
      <w:r w:rsidR="009F6D71">
        <w:t xml:space="preserve">CHRISTIAN </w:t>
      </w:r>
    </w:p>
    <w:p w:rsidR="00DB0FA6" w:rsidRPr="00015D04" w:rsidRDefault="00DB0FA6" w:rsidP="00904BD4">
      <w:pPr>
        <w:pStyle w:val="QueStem"/>
      </w:pPr>
      <w:r w:rsidRPr="00015D04">
        <w:t>QC73</w:t>
      </w:r>
      <w:r w:rsidRPr="00015D04">
        <w:tab/>
        <w:t xml:space="preserve">Do you </w:t>
      </w:r>
      <w:r w:rsidRPr="00904BD4">
        <w:rPr>
          <w:rStyle w:val="InstructionsChar"/>
        </w:rPr>
        <w:t>[INSERT ITEM]?</w:t>
      </w:r>
    </w:p>
    <w:p w:rsidR="00DB0FA6" w:rsidRPr="00015D04" w:rsidRDefault="00DB0FA6" w:rsidP="00DB0FA6">
      <w:pPr>
        <w:keepNext/>
        <w:keepLines/>
        <w:spacing w:after="0" w:line="240" w:lineRule="auto"/>
        <w:rPr>
          <w:rFonts w:ascii="Verdana" w:hAnsi="Verdana"/>
          <w:sz w:val="18"/>
          <w:szCs w:val="18"/>
        </w:rPr>
      </w:pPr>
    </w:p>
    <w:p w:rsidR="00DB0FA6" w:rsidRPr="00904BD4" w:rsidRDefault="00DB0FA6" w:rsidP="00D47C71">
      <w:pPr>
        <w:pStyle w:val="QueStem"/>
      </w:pPr>
      <w:proofErr w:type="gramStart"/>
      <w:r w:rsidRPr="00D47C71">
        <w:t>a</w:t>
      </w:r>
      <w:proofErr w:type="gramEnd"/>
      <w:r w:rsidRPr="00D47C71">
        <w:t>.</w:t>
      </w:r>
      <w:r w:rsidRPr="00D47C71">
        <w:tab/>
        <w:t xml:space="preserve">tithe, that is give a set percentage of your income to charity or the church? </w:t>
      </w:r>
    </w:p>
    <w:p w:rsidR="00DB0FA6" w:rsidRPr="00904BD4" w:rsidRDefault="00DB0FA6" w:rsidP="00D47C71">
      <w:pPr>
        <w:pStyle w:val="QueStem"/>
      </w:pPr>
      <w:proofErr w:type="gramStart"/>
      <w:r w:rsidRPr="00D47C71">
        <w:t>b</w:t>
      </w:r>
      <w:proofErr w:type="gramEnd"/>
      <w:r w:rsidRPr="00D47C71">
        <w:t>.</w:t>
      </w:r>
      <w:r w:rsidRPr="00D47C71">
        <w:tab/>
        <w:t xml:space="preserve">fast, that is avoid eating for certain periods during holy times like Lent? </w:t>
      </w:r>
    </w:p>
    <w:p w:rsidR="00DB0FA6" w:rsidRPr="00904BD4" w:rsidRDefault="00DB0FA6" w:rsidP="00D47C71">
      <w:pPr>
        <w:pStyle w:val="QueStem"/>
      </w:pPr>
      <w:proofErr w:type="gramStart"/>
      <w:r w:rsidRPr="00D47C71">
        <w:t>c</w:t>
      </w:r>
      <w:proofErr w:type="gramEnd"/>
      <w:r w:rsidRPr="00D47C71">
        <w:t>.</w:t>
      </w:r>
      <w:r w:rsidRPr="00D47C71">
        <w:tab/>
        <w:t xml:space="preserve">have icons of saints or other holy figures in your home? </w:t>
      </w:r>
    </w:p>
    <w:p w:rsidR="00DB0FA6" w:rsidRPr="00015D04" w:rsidRDefault="00DB0FA6" w:rsidP="00DB0FA6">
      <w:pPr>
        <w:keepNext/>
        <w:keepLines/>
        <w:tabs>
          <w:tab w:val="left" w:pos="720"/>
        </w:tabs>
        <w:spacing w:after="0" w:line="240" w:lineRule="auto"/>
        <w:ind w:left="1440" w:hanging="1440"/>
        <w:rPr>
          <w:rFonts w:ascii="Verdana" w:hAnsi="Verdana"/>
          <w:color w:val="808080" w:themeColor="background1" w:themeShade="80"/>
          <w:sz w:val="18"/>
          <w:szCs w:val="18"/>
        </w:rPr>
      </w:pPr>
    </w:p>
    <w:p w:rsidR="00DB0FA6" w:rsidRPr="00015D04" w:rsidRDefault="00DB0FA6" w:rsidP="00904BD4">
      <w:pPr>
        <w:pStyle w:val="ResponseChoices"/>
      </w:pPr>
      <w:r w:rsidRPr="00015D04">
        <w:t>1</w:t>
      </w:r>
      <w:r w:rsidRPr="00015D04">
        <w:tab/>
        <w:t>Yes</w:t>
      </w:r>
    </w:p>
    <w:p w:rsidR="00DB0FA6" w:rsidRPr="00015D04" w:rsidRDefault="00DB0FA6" w:rsidP="00904BD4">
      <w:pPr>
        <w:pStyle w:val="ResponseChoices"/>
      </w:pPr>
      <w:r w:rsidRPr="00015D04">
        <w:t>2</w:t>
      </w:r>
      <w:r w:rsidRPr="00015D04">
        <w:tab/>
        <w:t>No</w:t>
      </w:r>
    </w:p>
    <w:p w:rsidR="00DB0FA6" w:rsidRPr="00015D04" w:rsidRDefault="00DB0FA6">
      <w:pPr>
        <w:pStyle w:val="ResponseChoices"/>
      </w:pPr>
      <w:r w:rsidRPr="00015D04">
        <w:t>98</w:t>
      </w:r>
      <w:r w:rsidRPr="00015D04">
        <w:tab/>
        <w:t xml:space="preserve">Don’t know </w:t>
      </w:r>
      <w:r w:rsidRPr="00904BD4">
        <w:rPr>
          <w:rStyle w:val="InstructionsChar"/>
        </w:rPr>
        <w:t>(DO NOT READ)</w:t>
      </w:r>
    </w:p>
    <w:p w:rsidR="00DB0FA6" w:rsidRPr="00015D04" w:rsidRDefault="00DB0FA6">
      <w:pPr>
        <w:pStyle w:val="ResponseChoices"/>
      </w:pPr>
      <w:r w:rsidRPr="00015D04">
        <w:t>99</w:t>
      </w:r>
      <w:r w:rsidRPr="00015D04">
        <w:tab/>
        <w:t xml:space="preserve">Refused </w:t>
      </w:r>
      <w:r w:rsidRPr="00904BD4">
        <w:rPr>
          <w:rStyle w:val="InstructionsChar"/>
        </w:rPr>
        <w:t>(DO NOT READ)</w:t>
      </w:r>
    </w:p>
    <w:p w:rsidR="00DB0FA6" w:rsidRDefault="00DB0FA6" w:rsidP="00383D53">
      <w:pPr>
        <w:spacing w:after="0" w:line="240" w:lineRule="auto"/>
        <w:rPr>
          <w:rFonts w:ascii="Verdana" w:hAnsi="Verdana"/>
          <w:b/>
          <w:sz w:val="18"/>
          <w:szCs w:val="18"/>
        </w:rPr>
      </w:pPr>
    </w:p>
    <w:p w:rsidR="006C1AA0" w:rsidRPr="0085557E" w:rsidRDefault="006C1AA0" w:rsidP="00A324AA">
      <w:pPr>
        <w:pStyle w:val="Instructions"/>
      </w:pPr>
      <w:r w:rsidRPr="0085557E">
        <w:t xml:space="preserve">ASK IF </w:t>
      </w:r>
      <w:r w:rsidR="00C937D4" w:rsidRPr="0085557E">
        <w:t>JEWISH</w:t>
      </w:r>
    </w:p>
    <w:p w:rsidR="00F6701D" w:rsidRPr="00015D04" w:rsidRDefault="00F6701D" w:rsidP="00904BD4">
      <w:pPr>
        <w:pStyle w:val="QueStem"/>
        <w:rPr>
          <w:color w:val="808080" w:themeColor="background1" w:themeShade="80"/>
        </w:rPr>
      </w:pPr>
      <w:r w:rsidRPr="00015D04">
        <w:t>QA74</w:t>
      </w:r>
      <w:r w:rsidRPr="00015D04">
        <w:tab/>
        <w:t xml:space="preserve">Do you </w:t>
      </w:r>
      <w:r w:rsidRPr="00015D04">
        <w:rPr>
          <w:b/>
        </w:rPr>
        <w:t>[INSERT]</w:t>
      </w:r>
      <w:r w:rsidRPr="00015D04">
        <w:t xml:space="preserve">, or not? </w:t>
      </w:r>
    </w:p>
    <w:p w:rsidR="00F6701D" w:rsidRPr="00015D04" w:rsidRDefault="00F6701D" w:rsidP="00383D53">
      <w:pPr>
        <w:tabs>
          <w:tab w:val="left" w:pos="720"/>
        </w:tabs>
        <w:spacing w:after="0" w:line="240" w:lineRule="auto"/>
        <w:ind w:left="720" w:hanging="720"/>
        <w:rPr>
          <w:rFonts w:ascii="Verdana" w:hAnsi="Verdana"/>
          <w:bCs/>
          <w:sz w:val="18"/>
          <w:szCs w:val="18"/>
        </w:rPr>
      </w:pPr>
    </w:p>
    <w:p w:rsidR="00F6701D" w:rsidRPr="00015D04" w:rsidRDefault="00F6701D" w:rsidP="00904BD4">
      <w:pPr>
        <w:pStyle w:val="QueStem"/>
        <w:rPr>
          <w:rStyle w:val="SourceListChar"/>
        </w:rPr>
      </w:pPr>
      <w:proofErr w:type="gramStart"/>
      <w:r w:rsidRPr="00015D04">
        <w:t>a</w:t>
      </w:r>
      <w:proofErr w:type="gramEnd"/>
      <w:r w:rsidRPr="00015D04">
        <w:t>.</w:t>
      </w:r>
      <w:r w:rsidRPr="00015D04">
        <w:tab/>
        <w:t xml:space="preserve">keep kosher in your home </w:t>
      </w:r>
    </w:p>
    <w:p w:rsidR="00F6701D" w:rsidRPr="00015D04" w:rsidRDefault="00F6701D" w:rsidP="00904BD4">
      <w:pPr>
        <w:pStyle w:val="QueStem"/>
        <w:rPr>
          <w:rStyle w:val="SourceListChar"/>
        </w:rPr>
      </w:pPr>
      <w:proofErr w:type="gramStart"/>
      <w:r w:rsidRPr="00015D04">
        <w:t>b</w:t>
      </w:r>
      <w:proofErr w:type="gramEnd"/>
      <w:r w:rsidRPr="00015D04">
        <w:t>.</w:t>
      </w:r>
      <w:r w:rsidRPr="00015D04">
        <w:tab/>
        <w:t xml:space="preserve">keep kosher outside your home </w:t>
      </w:r>
    </w:p>
    <w:p w:rsidR="00F6701D" w:rsidRDefault="00F6701D" w:rsidP="00904BD4">
      <w:pPr>
        <w:pStyle w:val="QueStem"/>
        <w:rPr>
          <w:rStyle w:val="SourceListChar"/>
        </w:rPr>
      </w:pPr>
      <w:proofErr w:type="gramStart"/>
      <w:r w:rsidRPr="00015D04">
        <w:t>c</w:t>
      </w:r>
      <w:proofErr w:type="gramEnd"/>
      <w:r w:rsidRPr="00015D04">
        <w:t>.</w:t>
      </w:r>
      <w:r w:rsidRPr="00015D04">
        <w:tab/>
        <w:t xml:space="preserve">personally ever eat pork </w:t>
      </w:r>
    </w:p>
    <w:p w:rsidR="00F6701D" w:rsidRDefault="00F6701D" w:rsidP="00904BD4">
      <w:pPr>
        <w:pStyle w:val="QueStem"/>
        <w:rPr>
          <w:rStyle w:val="SourceListChar"/>
        </w:rPr>
      </w:pPr>
      <w:proofErr w:type="gramStart"/>
      <w:r w:rsidRPr="00015D04">
        <w:t>d</w:t>
      </w:r>
      <w:proofErr w:type="gramEnd"/>
      <w:r w:rsidRPr="00015D04">
        <w:t xml:space="preserve">. </w:t>
      </w:r>
      <w:r w:rsidRPr="00015D04">
        <w:tab/>
        <w:t xml:space="preserve">personally handle money on Sabbath </w:t>
      </w:r>
    </w:p>
    <w:p w:rsidR="00F6701D" w:rsidRPr="00015D04" w:rsidRDefault="00F6701D" w:rsidP="00904BD4">
      <w:pPr>
        <w:pStyle w:val="QueStem"/>
      </w:pPr>
      <w:proofErr w:type="gramStart"/>
      <w:r w:rsidRPr="00015D04">
        <w:t>e</w:t>
      </w:r>
      <w:proofErr w:type="gramEnd"/>
      <w:r w:rsidRPr="00015D04">
        <w:t>.</w:t>
      </w:r>
      <w:r w:rsidRPr="00015D04">
        <w:tab/>
        <w:t xml:space="preserve">ride in a car, train or bus on Sabbath </w:t>
      </w:r>
    </w:p>
    <w:p w:rsidR="00F6701D" w:rsidRPr="00015D04" w:rsidRDefault="00F6701D" w:rsidP="00383D53">
      <w:pPr>
        <w:tabs>
          <w:tab w:val="left" w:pos="720"/>
        </w:tabs>
        <w:spacing w:after="0" w:line="240" w:lineRule="auto"/>
        <w:rPr>
          <w:rFonts w:ascii="Verdana" w:hAnsi="Verdana"/>
          <w:bCs/>
          <w:sz w:val="18"/>
          <w:szCs w:val="18"/>
        </w:rPr>
      </w:pPr>
    </w:p>
    <w:p w:rsidR="00F6701D" w:rsidRPr="00015D04" w:rsidRDefault="00F6701D" w:rsidP="00383D53">
      <w:pPr>
        <w:pStyle w:val="ResponseChoices"/>
      </w:pPr>
      <w:r w:rsidRPr="00015D04">
        <w:t>1</w:t>
      </w:r>
      <w:r w:rsidRPr="00015D04">
        <w:tab/>
        <w:t>Yes</w:t>
      </w:r>
    </w:p>
    <w:p w:rsidR="00F6701D" w:rsidRPr="00015D04" w:rsidRDefault="00F6701D" w:rsidP="00383D53">
      <w:pPr>
        <w:pStyle w:val="ResponseChoices"/>
      </w:pPr>
      <w:r w:rsidRPr="00015D04">
        <w:t>2</w:t>
      </w:r>
      <w:r w:rsidRPr="00015D04">
        <w:tab/>
        <w:t>No</w:t>
      </w:r>
    </w:p>
    <w:p w:rsidR="00F6701D" w:rsidRPr="00015D04" w:rsidRDefault="00F6701D" w:rsidP="00383D53">
      <w:pPr>
        <w:pStyle w:val="ResponseChoices"/>
      </w:pPr>
      <w:r w:rsidRPr="00015D04">
        <w:t>3</w:t>
      </w:r>
      <w:r w:rsidRPr="00015D04">
        <w:tab/>
        <w:t xml:space="preserve">Other/depends/partially </w:t>
      </w:r>
      <w:r w:rsidR="00C273E7" w:rsidRPr="00904BD4">
        <w:rPr>
          <w:rStyle w:val="InstructionsChar"/>
        </w:rPr>
        <w:t>(DO NOT READ)</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904BD4" w:rsidRDefault="00F6701D" w:rsidP="00383D53">
      <w:pPr>
        <w:pStyle w:val="ResponseChoices"/>
        <w:rPr>
          <w:rStyle w:val="InstructionsChar"/>
        </w:rPr>
      </w:pPr>
      <w:r w:rsidRPr="00015D04">
        <w:t>99</w:t>
      </w:r>
      <w:r w:rsidRPr="00015D04">
        <w:tab/>
        <w:t xml:space="preserve">Refused </w:t>
      </w:r>
      <w:r w:rsidRPr="00904BD4">
        <w:rPr>
          <w:rStyle w:val="InstructionsChar"/>
        </w:rPr>
        <w:t>(DO NOT READ)</w:t>
      </w:r>
    </w:p>
    <w:p w:rsidR="006C1AA0" w:rsidRDefault="006C1AA0" w:rsidP="00904BD4">
      <w:pPr>
        <w:keepNext/>
        <w:keepLines/>
        <w:spacing w:after="0" w:line="240" w:lineRule="auto"/>
        <w:rPr>
          <w:rFonts w:ascii="Verdana" w:hAnsi="Verdana"/>
          <w:b/>
          <w:sz w:val="18"/>
          <w:szCs w:val="18"/>
        </w:rPr>
      </w:pPr>
    </w:p>
    <w:p w:rsidR="006C1AA0" w:rsidRPr="006C1AA0" w:rsidRDefault="006C1AA0" w:rsidP="00A324AA">
      <w:pPr>
        <w:pStyle w:val="Instructions"/>
      </w:pPr>
      <w:r w:rsidRPr="006C1AA0">
        <w:t xml:space="preserve">ASK IF </w:t>
      </w:r>
      <w:r w:rsidR="00C937D4">
        <w:t>JEWISH</w:t>
      </w:r>
    </w:p>
    <w:p w:rsidR="00F6701D" w:rsidRPr="00015D04" w:rsidRDefault="00F6701D" w:rsidP="00904BD4">
      <w:pPr>
        <w:pStyle w:val="QueStem"/>
      </w:pPr>
      <w:r w:rsidRPr="00015D04">
        <w:t>QA75</w:t>
      </w:r>
      <w:r w:rsidRPr="00015D04">
        <w:tab/>
        <w:t xml:space="preserve">Last Passover, did you hold or attend a </w:t>
      </w:r>
      <w:proofErr w:type="spellStart"/>
      <w:proofErr w:type="gramStart"/>
      <w:r w:rsidRPr="00015D04">
        <w:t>seder</w:t>
      </w:r>
      <w:proofErr w:type="spellEnd"/>
      <w:proofErr w:type="gramEnd"/>
      <w:r w:rsidRPr="00015D04">
        <w:t xml:space="preserve">, or not? </w:t>
      </w:r>
    </w:p>
    <w:p w:rsidR="00F6701D" w:rsidRPr="00015D04" w:rsidRDefault="00F6701D" w:rsidP="00383D53">
      <w:pPr>
        <w:keepNext/>
        <w:keepLines/>
        <w:spacing w:after="0" w:line="240" w:lineRule="auto"/>
        <w:rPr>
          <w:rFonts w:ascii="Verdana" w:hAnsi="Verdana"/>
          <w:sz w:val="18"/>
          <w:szCs w:val="18"/>
        </w:rPr>
      </w:pPr>
    </w:p>
    <w:p w:rsidR="00F6701D" w:rsidRPr="00015D04" w:rsidRDefault="00F6701D" w:rsidP="00383D53">
      <w:pPr>
        <w:pStyle w:val="ResponseChoices"/>
      </w:pPr>
      <w:r w:rsidRPr="00015D04">
        <w:t>1</w:t>
      </w:r>
      <w:r w:rsidRPr="00015D04">
        <w:tab/>
        <w:t>Yes</w:t>
      </w:r>
    </w:p>
    <w:p w:rsidR="00F6701D" w:rsidRPr="00015D04" w:rsidRDefault="00F6701D" w:rsidP="00383D53">
      <w:pPr>
        <w:pStyle w:val="ResponseChoices"/>
      </w:pPr>
      <w:r w:rsidRPr="00015D04">
        <w:t>2</w:t>
      </w:r>
      <w:r w:rsidRPr="00015D04">
        <w:tab/>
        <w:t>No</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spacing w:after="0" w:line="240" w:lineRule="auto"/>
        <w:rPr>
          <w:rFonts w:ascii="Verdana" w:hAnsi="Verdana"/>
          <w:b/>
          <w:bCs/>
          <w:sz w:val="18"/>
          <w:szCs w:val="18"/>
        </w:rPr>
      </w:pPr>
    </w:p>
    <w:p w:rsidR="00F6701D" w:rsidRPr="00015D04" w:rsidRDefault="00F6701D" w:rsidP="00904BD4">
      <w:pPr>
        <w:pStyle w:val="Instructions"/>
      </w:pPr>
      <w:r w:rsidRPr="00015D04">
        <w:t>ASK IF HELD SEDER (QA75=1)</w:t>
      </w:r>
    </w:p>
    <w:p w:rsidR="00F6701D" w:rsidRDefault="00F6701D" w:rsidP="00904BD4">
      <w:pPr>
        <w:pStyle w:val="QueStem"/>
        <w:rPr>
          <w:b/>
        </w:rPr>
      </w:pPr>
      <w:r w:rsidRPr="00015D04">
        <w:t>QA76</w:t>
      </w:r>
      <w:r w:rsidRPr="00015D04">
        <w:tab/>
        <w:t xml:space="preserve">And was that a traditional </w:t>
      </w:r>
      <w:proofErr w:type="spellStart"/>
      <w:proofErr w:type="gramStart"/>
      <w:r w:rsidRPr="00015D04">
        <w:t>seder</w:t>
      </w:r>
      <w:proofErr w:type="spellEnd"/>
      <w:proofErr w:type="gramEnd"/>
      <w:r w:rsidRPr="00015D04">
        <w:t>, or not?</w:t>
      </w:r>
      <w:r w:rsidRPr="00015D04">
        <w:rPr>
          <w:b/>
        </w:rPr>
        <w:t xml:space="preserve"> </w:t>
      </w:r>
    </w:p>
    <w:p w:rsidR="0085557E" w:rsidRPr="00015D04" w:rsidRDefault="0085557E" w:rsidP="00383D53">
      <w:pPr>
        <w:spacing w:after="0" w:line="240" w:lineRule="auto"/>
        <w:rPr>
          <w:rFonts w:ascii="Verdana" w:hAnsi="Verdana"/>
          <w:b/>
          <w:bCs/>
          <w:sz w:val="18"/>
          <w:szCs w:val="18"/>
        </w:rPr>
      </w:pPr>
    </w:p>
    <w:p w:rsidR="00F6701D" w:rsidRPr="00015D04" w:rsidRDefault="00F6701D" w:rsidP="00383D53">
      <w:pPr>
        <w:pStyle w:val="ResponseChoices"/>
      </w:pPr>
      <w:r w:rsidRPr="00015D04">
        <w:t>1</w:t>
      </w:r>
      <w:r w:rsidRPr="00015D04">
        <w:tab/>
        <w:t>Yes, traditional</w:t>
      </w:r>
    </w:p>
    <w:p w:rsidR="00F6701D" w:rsidRPr="00015D04" w:rsidRDefault="00F6701D" w:rsidP="00383D53">
      <w:pPr>
        <w:pStyle w:val="ResponseChoices"/>
      </w:pPr>
      <w:r w:rsidRPr="00015D04">
        <w:t>2</w:t>
      </w:r>
      <w:r w:rsidRPr="00015D04">
        <w:tab/>
        <w:t>No</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6C1AA0" w:rsidRDefault="006C1AA0" w:rsidP="00383D53">
      <w:pPr>
        <w:widowControl w:val="0"/>
        <w:spacing w:after="0" w:line="240" w:lineRule="auto"/>
        <w:ind w:left="720" w:hanging="720"/>
        <w:rPr>
          <w:rFonts w:ascii="Verdana" w:hAnsi="Verdana"/>
          <w:b/>
          <w:bCs/>
          <w:sz w:val="18"/>
          <w:szCs w:val="18"/>
        </w:rPr>
      </w:pPr>
    </w:p>
    <w:p w:rsidR="006C1AA0" w:rsidRDefault="006C1AA0" w:rsidP="00383D53">
      <w:pPr>
        <w:widowControl w:val="0"/>
        <w:spacing w:after="0" w:line="240" w:lineRule="auto"/>
        <w:ind w:left="720" w:hanging="720"/>
        <w:rPr>
          <w:rFonts w:ascii="Verdana" w:hAnsi="Verdana"/>
          <w:b/>
          <w:bCs/>
          <w:sz w:val="18"/>
          <w:szCs w:val="18"/>
        </w:rPr>
      </w:pPr>
    </w:p>
    <w:p w:rsidR="006C1AA0" w:rsidRDefault="0085557E" w:rsidP="00A324AA">
      <w:pPr>
        <w:pStyle w:val="Instructions"/>
      </w:pPr>
      <w:r>
        <w:br w:type="page"/>
      </w:r>
      <w:r w:rsidR="006C1AA0" w:rsidRPr="006C1AA0">
        <w:t xml:space="preserve">ASK IF </w:t>
      </w:r>
      <w:r w:rsidR="00C937D4">
        <w:t>JEWISH</w:t>
      </w:r>
    </w:p>
    <w:p w:rsidR="00F6701D" w:rsidRPr="00015D04" w:rsidRDefault="00F6701D" w:rsidP="00904BD4">
      <w:pPr>
        <w:pStyle w:val="QueStem"/>
      </w:pPr>
      <w:r w:rsidRPr="00015D04">
        <w:t>QA77</w:t>
      </w:r>
      <w:r w:rsidRPr="00015D04">
        <w:tab/>
        <w:t xml:space="preserve">During the last Yom Kippur, did you fast all day, part of the day or did you not fast? </w:t>
      </w:r>
    </w:p>
    <w:p w:rsidR="00F6701D" w:rsidRPr="00015D04" w:rsidRDefault="00F6701D" w:rsidP="00904BD4">
      <w:pPr>
        <w:pStyle w:val="ResponseChoices"/>
      </w:pPr>
    </w:p>
    <w:p w:rsidR="00F6701D" w:rsidRPr="00015D04" w:rsidRDefault="00F6701D" w:rsidP="00904BD4">
      <w:pPr>
        <w:pStyle w:val="ResponseChoices"/>
      </w:pPr>
      <w:r w:rsidRPr="00015D04">
        <w:t>1</w:t>
      </w:r>
      <w:r w:rsidRPr="00015D04">
        <w:tab/>
        <w:t>All day</w:t>
      </w:r>
    </w:p>
    <w:p w:rsidR="00F6701D" w:rsidRPr="00015D04" w:rsidRDefault="00F6701D" w:rsidP="00904BD4">
      <w:pPr>
        <w:pStyle w:val="ResponseChoices"/>
      </w:pPr>
      <w:r w:rsidRPr="00015D04">
        <w:t>2</w:t>
      </w:r>
      <w:r w:rsidRPr="00015D04">
        <w:tab/>
        <w:t>Part of the day, or</w:t>
      </w:r>
    </w:p>
    <w:p w:rsidR="00F6701D" w:rsidRPr="00015D04" w:rsidRDefault="00F6701D" w:rsidP="00904BD4">
      <w:pPr>
        <w:pStyle w:val="ResponseChoices"/>
      </w:pPr>
      <w:r w:rsidRPr="00015D04">
        <w:t>3</w:t>
      </w:r>
      <w:r w:rsidRPr="00015D04">
        <w:tab/>
        <w:t>Did you not fast?</w:t>
      </w:r>
    </w:p>
    <w:p w:rsidR="00F6701D" w:rsidRPr="00015D04" w:rsidRDefault="00F6701D" w:rsidP="00904BD4">
      <w:pPr>
        <w:pStyle w:val="ResponseChoices"/>
      </w:pPr>
      <w:r w:rsidRPr="00015D04">
        <w:t>4</w:t>
      </w:r>
      <w:r w:rsidRPr="00015D04">
        <w:tab/>
        <w:t xml:space="preserve">Could not fast due to health problems/age/pregnancy/breastfeeding </w:t>
      </w:r>
      <w:r w:rsidRPr="00904BD4">
        <w:rPr>
          <w:rStyle w:val="InstructionsChar"/>
        </w:rPr>
        <w:t>(DO NOT READ)</w:t>
      </w:r>
    </w:p>
    <w:p w:rsidR="00F6701D" w:rsidRPr="00015D04" w:rsidRDefault="00F6701D" w:rsidP="009E4A70">
      <w:pPr>
        <w:pStyle w:val="ResponseChoices"/>
      </w:pPr>
      <w:r w:rsidRPr="00015D04">
        <w:t>98</w:t>
      </w:r>
      <w:r w:rsidRPr="00015D04">
        <w:tab/>
        <w:t xml:space="preserve">Don’t know </w:t>
      </w:r>
      <w:r w:rsidRPr="00904BD4">
        <w:rPr>
          <w:rStyle w:val="InstructionsChar"/>
        </w:rPr>
        <w:t>(DO NOT READ)</w:t>
      </w:r>
    </w:p>
    <w:p w:rsidR="00F6701D" w:rsidRPr="00904BD4" w:rsidRDefault="00F6701D" w:rsidP="009E4A70">
      <w:pPr>
        <w:pStyle w:val="ResponseChoices"/>
        <w:rPr>
          <w:rStyle w:val="InstructionsChar"/>
        </w:rPr>
      </w:pPr>
      <w:r w:rsidRPr="00015D04">
        <w:t>99</w:t>
      </w:r>
      <w:r w:rsidRPr="00015D04">
        <w:tab/>
        <w:t xml:space="preserve">Refused </w:t>
      </w:r>
      <w:r w:rsidRPr="00904BD4">
        <w:rPr>
          <w:rStyle w:val="InstructionsChar"/>
        </w:rPr>
        <w:t>(DO NOT READ)</w:t>
      </w:r>
    </w:p>
    <w:p w:rsidR="006C1AA0" w:rsidRDefault="006C1AA0" w:rsidP="006C1AA0">
      <w:pPr>
        <w:pStyle w:val="ResponseChoices"/>
        <w:ind w:left="0" w:firstLine="0"/>
        <w:rPr>
          <w:b/>
        </w:rPr>
      </w:pPr>
    </w:p>
    <w:p w:rsidR="006C1AA0" w:rsidRPr="006C1AA0" w:rsidRDefault="006C1AA0" w:rsidP="00A324AA">
      <w:pPr>
        <w:pStyle w:val="Instructions"/>
      </w:pPr>
      <w:r>
        <w:t xml:space="preserve">ASK IF CHRISTIAN </w:t>
      </w:r>
    </w:p>
    <w:p w:rsidR="006C1AA0" w:rsidRPr="00015D04" w:rsidRDefault="006C1AA0" w:rsidP="006C1AA0">
      <w:pPr>
        <w:pStyle w:val="QueStem"/>
      </w:pPr>
      <w:r w:rsidRPr="00015D04">
        <w:t>QC78</w:t>
      </w:r>
      <w:r w:rsidRPr="00015D04">
        <w:tab/>
        <w:t xml:space="preserve">Were you baptized or not? </w:t>
      </w:r>
    </w:p>
    <w:p w:rsidR="006C1AA0" w:rsidRPr="00015D04" w:rsidRDefault="006C1AA0" w:rsidP="006C1AA0">
      <w:pPr>
        <w:pStyle w:val="QueStem"/>
      </w:pPr>
    </w:p>
    <w:p w:rsidR="006C1AA0" w:rsidRPr="00015D04" w:rsidRDefault="006C1AA0" w:rsidP="006C1AA0">
      <w:pPr>
        <w:pStyle w:val="ResponseChoices"/>
      </w:pPr>
      <w:r w:rsidRPr="00015D04">
        <w:t>1</w:t>
      </w:r>
      <w:r w:rsidRPr="00015D04">
        <w:tab/>
        <w:t xml:space="preserve">Yes, baptized </w:t>
      </w:r>
    </w:p>
    <w:p w:rsidR="006C1AA0" w:rsidRPr="00015D04" w:rsidRDefault="006C1AA0" w:rsidP="006C1AA0">
      <w:pPr>
        <w:pStyle w:val="ResponseChoices"/>
      </w:pPr>
      <w:r w:rsidRPr="00015D04">
        <w:t>2</w:t>
      </w:r>
      <w:r w:rsidRPr="00015D04">
        <w:tab/>
        <w:t xml:space="preserve">No, was not baptized </w:t>
      </w:r>
    </w:p>
    <w:p w:rsidR="006C1AA0" w:rsidRPr="00015D04" w:rsidRDefault="006C1AA0" w:rsidP="006C1AA0">
      <w:pPr>
        <w:pStyle w:val="ResponseChoices"/>
      </w:pPr>
      <w:r w:rsidRPr="00015D04">
        <w:t>98</w:t>
      </w:r>
      <w:r w:rsidRPr="00015D04">
        <w:tab/>
        <w:t xml:space="preserve">Don’t know </w:t>
      </w:r>
      <w:r w:rsidRPr="00904BD4">
        <w:rPr>
          <w:rStyle w:val="InstructionsChar"/>
        </w:rPr>
        <w:t>(DO NOT READ)</w:t>
      </w:r>
    </w:p>
    <w:p w:rsidR="006C1AA0" w:rsidRPr="00015D04" w:rsidRDefault="006C1AA0" w:rsidP="006C1AA0">
      <w:pPr>
        <w:pStyle w:val="ResponseChoices"/>
      </w:pPr>
      <w:r w:rsidRPr="00015D04">
        <w:t>99</w:t>
      </w:r>
      <w:r w:rsidRPr="00015D04">
        <w:tab/>
        <w:t xml:space="preserve">Refused </w:t>
      </w:r>
      <w:r w:rsidRPr="00904BD4">
        <w:rPr>
          <w:rStyle w:val="InstructionsChar"/>
        </w:rPr>
        <w:t>(DO NOT READ)</w:t>
      </w:r>
    </w:p>
    <w:p w:rsidR="006C1AA0" w:rsidRPr="00015D04" w:rsidRDefault="006C1AA0" w:rsidP="006C1AA0">
      <w:pPr>
        <w:pStyle w:val="QuestionInstruction"/>
        <w:spacing w:before="0" w:after="0"/>
        <w:ind w:left="0"/>
        <w:rPr>
          <w:rFonts w:ascii="Verdana" w:hAnsi="Verdana"/>
          <w:sz w:val="18"/>
          <w:szCs w:val="18"/>
        </w:rPr>
      </w:pPr>
    </w:p>
    <w:p w:rsidR="006C1AA0" w:rsidRPr="006C1AA0" w:rsidRDefault="006C1AA0" w:rsidP="00904BD4">
      <w:pPr>
        <w:pStyle w:val="Instructions"/>
      </w:pPr>
      <w:r w:rsidRPr="006C1AA0">
        <w:t xml:space="preserve">ASK IF CHRISTIAN </w:t>
      </w:r>
    </w:p>
    <w:p w:rsidR="006C1AA0" w:rsidRPr="00015D04" w:rsidRDefault="006C1AA0" w:rsidP="00904BD4">
      <w:pPr>
        <w:pStyle w:val="QueStem"/>
      </w:pPr>
      <w:r w:rsidRPr="00015D04">
        <w:t>QC79</w:t>
      </w:r>
      <w:r w:rsidRPr="00015D04">
        <w:tab/>
        <w:t xml:space="preserve">How often do you go to confession? </w:t>
      </w:r>
    </w:p>
    <w:p w:rsidR="006C1AA0" w:rsidRPr="00015D04" w:rsidRDefault="006C1AA0" w:rsidP="006C1AA0">
      <w:pPr>
        <w:keepNext/>
        <w:keepLines/>
        <w:tabs>
          <w:tab w:val="left" w:pos="720"/>
        </w:tabs>
        <w:spacing w:after="0" w:line="240" w:lineRule="auto"/>
        <w:ind w:left="720" w:hanging="720"/>
        <w:rPr>
          <w:rFonts w:ascii="Verdana" w:hAnsi="Verdana"/>
          <w:sz w:val="18"/>
          <w:szCs w:val="18"/>
        </w:rPr>
      </w:pPr>
    </w:p>
    <w:p w:rsidR="006C1AA0" w:rsidRPr="00015D04" w:rsidRDefault="006C1AA0" w:rsidP="00904BD4">
      <w:pPr>
        <w:pStyle w:val="ResponseChoices"/>
      </w:pPr>
      <w:r w:rsidRPr="00015D04">
        <w:t>1</w:t>
      </w:r>
      <w:r w:rsidRPr="00015D04">
        <w:tab/>
        <w:t>At least once a week</w:t>
      </w:r>
    </w:p>
    <w:p w:rsidR="006C1AA0" w:rsidRPr="00015D04" w:rsidRDefault="006C1AA0" w:rsidP="00904BD4">
      <w:pPr>
        <w:pStyle w:val="ResponseChoices"/>
      </w:pPr>
      <w:r w:rsidRPr="00015D04">
        <w:t>2</w:t>
      </w:r>
      <w:r w:rsidRPr="00015D04">
        <w:tab/>
        <w:t>Once or twice a month</w:t>
      </w:r>
    </w:p>
    <w:p w:rsidR="006C1AA0" w:rsidRPr="00015D04" w:rsidRDefault="006C1AA0" w:rsidP="00904BD4">
      <w:pPr>
        <w:pStyle w:val="ResponseChoices"/>
      </w:pPr>
      <w:r w:rsidRPr="00015D04">
        <w:t>3</w:t>
      </w:r>
      <w:r w:rsidRPr="00015D04">
        <w:tab/>
        <w:t>Once or twice a year</w:t>
      </w:r>
    </w:p>
    <w:p w:rsidR="006C1AA0" w:rsidRPr="00015D04" w:rsidRDefault="006C1AA0" w:rsidP="00904BD4">
      <w:pPr>
        <w:pStyle w:val="ResponseChoices"/>
      </w:pPr>
      <w:r w:rsidRPr="00015D04">
        <w:t>4</w:t>
      </w:r>
      <w:r w:rsidRPr="00015D04">
        <w:tab/>
        <w:t>Seldom</w:t>
      </w:r>
    </w:p>
    <w:p w:rsidR="006C1AA0" w:rsidRPr="00015D04" w:rsidRDefault="006C1AA0" w:rsidP="00904BD4">
      <w:pPr>
        <w:pStyle w:val="ResponseChoices"/>
      </w:pPr>
      <w:r w:rsidRPr="00015D04">
        <w:t>OR</w:t>
      </w:r>
    </w:p>
    <w:p w:rsidR="006C1AA0" w:rsidRPr="00015D04" w:rsidRDefault="006C1AA0" w:rsidP="00904BD4">
      <w:pPr>
        <w:pStyle w:val="ResponseChoices"/>
      </w:pPr>
      <w:r w:rsidRPr="00015D04">
        <w:t>5</w:t>
      </w:r>
      <w:r w:rsidRPr="00015D04">
        <w:tab/>
        <w:t>Never</w:t>
      </w:r>
    </w:p>
    <w:p w:rsidR="006C1AA0" w:rsidRPr="00015D04" w:rsidRDefault="006C1AA0">
      <w:pPr>
        <w:pStyle w:val="ResponseChoices"/>
      </w:pPr>
      <w:r w:rsidRPr="00015D04">
        <w:t>98</w:t>
      </w:r>
      <w:r w:rsidRPr="00015D04">
        <w:tab/>
        <w:t xml:space="preserve">Don’t know </w:t>
      </w:r>
      <w:r w:rsidRPr="00904BD4">
        <w:rPr>
          <w:rStyle w:val="InstructionsChar"/>
        </w:rPr>
        <w:t>(DO NOT READ)</w:t>
      </w:r>
    </w:p>
    <w:p w:rsidR="006C1AA0" w:rsidRPr="00015D04" w:rsidRDefault="006C1AA0">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spacing w:after="0" w:line="240" w:lineRule="auto"/>
        <w:rPr>
          <w:rFonts w:ascii="Verdana" w:hAnsi="Verdana"/>
          <w:b/>
          <w:sz w:val="18"/>
          <w:szCs w:val="18"/>
        </w:rPr>
      </w:pPr>
    </w:p>
    <w:p w:rsidR="00863F8F" w:rsidRPr="006C1AA0" w:rsidRDefault="00863F8F" w:rsidP="00A324AA">
      <w:pPr>
        <w:pStyle w:val="Instructions"/>
      </w:pPr>
      <w:r w:rsidRPr="006C1AA0">
        <w:t xml:space="preserve">ASK IF </w:t>
      </w:r>
      <w:r w:rsidR="00C937D4">
        <w:t>JEWISH</w:t>
      </w:r>
    </w:p>
    <w:p w:rsidR="00F6701D" w:rsidRPr="00015D04" w:rsidRDefault="00F6701D" w:rsidP="00383D53">
      <w:pPr>
        <w:pStyle w:val="QueStem"/>
      </w:pPr>
      <w:r w:rsidRPr="00015D04">
        <w:t>QA80</w:t>
      </w:r>
      <w:r w:rsidRPr="00015D04">
        <w:tab/>
        <w:t xml:space="preserve">How often, if at all, do you study the Torah, </w:t>
      </w:r>
      <w:proofErr w:type="spellStart"/>
      <w:r w:rsidRPr="00015D04">
        <w:t>Gemara</w:t>
      </w:r>
      <w:proofErr w:type="spellEnd"/>
      <w:r w:rsidRPr="00015D04">
        <w:t xml:space="preserve"> etc.? </w:t>
      </w:r>
    </w:p>
    <w:p w:rsidR="00F6701D" w:rsidRPr="00015D04" w:rsidRDefault="00F6701D" w:rsidP="00383D53">
      <w:pPr>
        <w:pStyle w:val="QueStem"/>
      </w:pPr>
    </w:p>
    <w:p w:rsidR="00F6701D" w:rsidRPr="00015D04" w:rsidRDefault="00F6701D" w:rsidP="00383D53">
      <w:pPr>
        <w:pStyle w:val="ResponseChoices"/>
      </w:pPr>
      <w:r w:rsidRPr="00015D04">
        <w:t>1</w:t>
      </w:r>
      <w:r w:rsidRPr="00015D04">
        <w:tab/>
        <w:t xml:space="preserve">Daily </w:t>
      </w:r>
    </w:p>
    <w:p w:rsidR="00F6701D" w:rsidRPr="00015D04" w:rsidRDefault="00F6701D" w:rsidP="00383D53">
      <w:pPr>
        <w:pStyle w:val="ResponseChoices"/>
      </w:pPr>
      <w:r w:rsidRPr="00015D04">
        <w:t>2</w:t>
      </w:r>
      <w:r w:rsidRPr="00015D04">
        <w:tab/>
        <w:t>Weekly</w:t>
      </w:r>
    </w:p>
    <w:p w:rsidR="00F6701D" w:rsidRPr="00015D04" w:rsidRDefault="00F6701D" w:rsidP="00383D53">
      <w:pPr>
        <w:pStyle w:val="ResponseChoices"/>
      </w:pPr>
      <w:r w:rsidRPr="00015D04">
        <w:t>3</w:t>
      </w:r>
      <w:r w:rsidRPr="00015D04">
        <w:tab/>
        <w:t>Once or twice a month</w:t>
      </w:r>
    </w:p>
    <w:p w:rsidR="00F6701D" w:rsidRPr="00015D04" w:rsidRDefault="00F6701D" w:rsidP="00383D53">
      <w:pPr>
        <w:pStyle w:val="ResponseChoices"/>
      </w:pPr>
      <w:r w:rsidRPr="00015D04">
        <w:t>4</w:t>
      </w:r>
      <w:r w:rsidRPr="00015D04">
        <w:tab/>
        <w:t>Once or twice a year</w:t>
      </w:r>
    </w:p>
    <w:p w:rsidR="00F6701D" w:rsidRPr="00015D04" w:rsidRDefault="00F6701D" w:rsidP="00383D53">
      <w:pPr>
        <w:pStyle w:val="ResponseChoices"/>
      </w:pPr>
      <w:r w:rsidRPr="00015D04">
        <w:t>5</w:t>
      </w:r>
      <w:r w:rsidRPr="00015D04">
        <w:tab/>
        <w:t xml:space="preserve">Never </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863F8F" w:rsidRDefault="00BA0A0F" w:rsidP="00904BD4">
      <w:pPr>
        <w:pStyle w:val="Instructions"/>
      </w:pPr>
      <w:r>
        <w:br w:type="page"/>
      </w:r>
      <w:r w:rsidR="00863F8F">
        <w:t>ASK ALL</w:t>
      </w:r>
    </w:p>
    <w:p w:rsidR="00F6701D" w:rsidRPr="00904BD4" w:rsidRDefault="00F6701D" w:rsidP="00904BD4">
      <w:pPr>
        <w:pStyle w:val="QueStem"/>
      </w:pPr>
      <w:proofErr w:type="spellStart"/>
      <w:r w:rsidRPr="00557379">
        <w:t>QPRAY</w:t>
      </w:r>
      <w:r w:rsidR="00863F8F" w:rsidRPr="00557379">
        <w:t>cmb</w:t>
      </w:r>
      <w:proofErr w:type="spellEnd"/>
      <w:r w:rsidRPr="00557379">
        <w:tab/>
        <w:t xml:space="preserve">People practice their religion in different ways.  Outside of attending religious services, do you pray several times a day, once a day, a few times a week, once a week, a few times a month, seldom, or never? </w:t>
      </w:r>
      <w:r w:rsidR="00E2485D" w:rsidRPr="00E2485D">
        <w:rPr>
          <w:rStyle w:val="InstructionsChar"/>
        </w:rPr>
        <w:t>[MODIFIE</w:t>
      </w:r>
      <w:r w:rsidR="00E2485D">
        <w:rPr>
          <w:rStyle w:val="InstructionsChar"/>
        </w:rPr>
        <w:t>D</w:t>
      </w:r>
      <w:r w:rsidR="00E2485D" w:rsidRPr="00904BD4">
        <w:rPr>
          <w:rStyle w:val="InstructionsChar"/>
        </w:rPr>
        <w:t xml:space="preserve"> BY RELIGIOUS GROUP]</w:t>
      </w:r>
    </w:p>
    <w:p w:rsidR="00F6701D" w:rsidRPr="00015D04" w:rsidRDefault="00F6701D" w:rsidP="00383D53">
      <w:pPr>
        <w:pStyle w:val="ResponseChoices"/>
      </w:pPr>
    </w:p>
    <w:p w:rsidR="00F6701D" w:rsidRPr="00015D04" w:rsidRDefault="00F6701D" w:rsidP="00383D53">
      <w:pPr>
        <w:pStyle w:val="ResponseChoices"/>
      </w:pPr>
      <w:r w:rsidRPr="00015D04">
        <w:t>1</w:t>
      </w:r>
      <w:r w:rsidRPr="00015D04">
        <w:tab/>
        <w:t>Several times a day</w:t>
      </w:r>
    </w:p>
    <w:p w:rsidR="00F6701D" w:rsidRPr="00015D04" w:rsidRDefault="00F6701D" w:rsidP="00383D53">
      <w:pPr>
        <w:pStyle w:val="ResponseChoices"/>
      </w:pPr>
      <w:r w:rsidRPr="00015D04">
        <w:t>2</w:t>
      </w:r>
      <w:r w:rsidRPr="00015D04">
        <w:tab/>
        <w:t>Once a day</w:t>
      </w:r>
    </w:p>
    <w:p w:rsidR="00F6701D" w:rsidRPr="00015D04" w:rsidRDefault="00F6701D" w:rsidP="00383D53">
      <w:pPr>
        <w:pStyle w:val="ResponseChoices"/>
      </w:pPr>
      <w:r w:rsidRPr="00015D04">
        <w:t>3</w:t>
      </w:r>
      <w:r w:rsidRPr="00015D04">
        <w:tab/>
        <w:t>A few times a week</w:t>
      </w:r>
    </w:p>
    <w:p w:rsidR="00F6701D" w:rsidRPr="00015D04" w:rsidRDefault="00F6701D" w:rsidP="00383D53">
      <w:pPr>
        <w:pStyle w:val="ResponseChoices"/>
      </w:pPr>
      <w:r w:rsidRPr="00015D04">
        <w:t>4</w:t>
      </w:r>
      <w:r w:rsidRPr="00015D04">
        <w:tab/>
        <w:t>Once a week</w:t>
      </w:r>
    </w:p>
    <w:p w:rsidR="00F6701D" w:rsidRPr="00015D04" w:rsidRDefault="00F6701D" w:rsidP="00383D53">
      <w:pPr>
        <w:pStyle w:val="ResponseChoices"/>
      </w:pPr>
      <w:r w:rsidRPr="00015D04">
        <w:t>5</w:t>
      </w:r>
      <w:r w:rsidRPr="00015D04">
        <w:tab/>
        <w:t>A few times a month</w:t>
      </w:r>
    </w:p>
    <w:p w:rsidR="00F6701D" w:rsidRPr="00015D04" w:rsidRDefault="00F6701D" w:rsidP="00383D53">
      <w:pPr>
        <w:pStyle w:val="ResponseChoices"/>
      </w:pPr>
      <w:r w:rsidRPr="00015D04">
        <w:t>6</w:t>
      </w:r>
      <w:r w:rsidRPr="00015D04">
        <w:tab/>
        <w:t>Seldom</w:t>
      </w:r>
    </w:p>
    <w:p w:rsidR="00F6701D" w:rsidRPr="00015D04" w:rsidRDefault="00F6701D" w:rsidP="00383D53">
      <w:pPr>
        <w:pStyle w:val="ResponseChoices"/>
      </w:pPr>
      <w:r w:rsidRPr="00015D04">
        <w:t>7</w:t>
      </w:r>
      <w:r w:rsidRPr="00015D04">
        <w:tab/>
        <w:t>Never</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pStyle w:val="ResponseChoices"/>
        <w:ind w:left="0" w:firstLine="0"/>
      </w:pPr>
    </w:p>
    <w:p w:rsidR="00863F8F" w:rsidRPr="00015D04" w:rsidRDefault="00863F8F" w:rsidP="00863F8F">
      <w:pPr>
        <w:pStyle w:val="Instructions"/>
      </w:pPr>
      <w:r w:rsidRPr="00015D04">
        <w:t xml:space="preserve">ASK IF </w:t>
      </w:r>
      <w:r w:rsidR="00147D1E">
        <w:t xml:space="preserve">MUSLIM AND </w:t>
      </w:r>
      <w:r w:rsidRPr="00015D04">
        <w:t>PRAYS SEVERAL TIMES A DAY (QPRAY2=1)</w:t>
      </w:r>
    </w:p>
    <w:p w:rsidR="00863F8F" w:rsidRPr="00015D04" w:rsidRDefault="00863F8F" w:rsidP="00863F8F">
      <w:pPr>
        <w:pStyle w:val="QueStem"/>
      </w:pPr>
      <w:r w:rsidRPr="00015D04">
        <w:t>QPRAYB2</w:t>
      </w:r>
      <w:r w:rsidRPr="00015D04">
        <w:tab/>
        <w:t xml:space="preserve">Do you pray all five </w:t>
      </w:r>
      <w:proofErr w:type="spellStart"/>
      <w:r w:rsidRPr="00015D04">
        <w:t>salah</w:t>
      </w:r>
      <w:proofErr w:type="spellEnd"/>
      <w:r w:rsidRPr="00015D04">
        <w:t xml:space="preserve"> every day, or not? </w:t>
      </w:r>
    </w:p>
    <w:p w:rsidR="00863F8F" w:rsidRPr="00015D04" w:rsidRDefault="00863F8F" w:rsidP="00863F8F">
      <w:pPr>
        <w:pStyle w:val="ResponseChoices"/>
      </w:pPr>
    </w:p>
    <w:p w:rsidR="00863F8F" w:rsidRPr="00015D04" w:rsidRDefault="00863F8F" w:rsidP="00863F8F">
      <w:pPr>
        <w:pStyle w:val="ResponseChoices"/>
      </w:pPr>
      <w:r w:rsidRPr="00015D04">
        <w:t>1</w:t>
      </w:r>
      <w:r w:rsidRPr="00015D04">
        <w:tab/>
        <w:t>Yes</w:t>
      </w:r>
    </w:p>
    <w:p w:rsidR="00863F8F" w:rsidRPr="00015D04" w:rsidRDefault="00863F8F" w:rsidP="00863F8F">
      <w:pPr>
        <w:pStyle w:val="ResponseChoices"/>
      </w:pPr>
      <w:r w:rsidRPr="00015D04">
        <w:t>2</w:t>
      </w:r>
      <w:r w:rsidRPr="00015D04">
        <w:tab/>
        <w:t>No</w:t>
      </w:r>
    </w:p>
    <w:p w:rsidR="00863F8F" w:rsidRPr="00015D04" w:rsidRDefault="00863F8F" w:rsidP="00863F8F">
      <w:pPr>
        <w:pStyle w:val="ResponseChoices"/>
      </w:pPr>
      <w:r w:rsidRPr="00015D04">
        <w:t>98</w:t>
      </w:r>
      <w:r w:rsidRPr="00015D04">
        <w:tab/>
        <w:t xml:space="preserve">Don’t know </w:t>
      </w:r>
      <w:r w:rsidRPr="00904BD4">
        <w:rPr>
          <w:rStyle w:val="InstructionsChar"/>
        </w:rPr>
        <w:t>(DO NOT READ)</w:t>
      </w:r>
    </w:p>
    <w:p w:rsidR="00863F8F" w:rsidRPr="00904BD4" w:rsidRDefault="00863F8F" w:rsidP="00863F8F">
      <w:pPr>
        <w:pStyle w:val="ResponseChoices"/>
        <w:rPr>
          <w:rStyle w:val="InstructionsChar"/>
        </w:rPr>
      </w:pPr>
      <w:r w:rsidRPr="00015D04">
        <w:t>99</w:t>
      </w:r>
      <w:r w:rsidRPr="00015D04">
        <w:tab/>
        <w:t xml:space="preserve">Refused </w:t>
      </w:r>
      <w:r w:rsidRPr="00904BD4">
        <w:rPr>
          <w:rStyle w:val="InstructionsChar"/>
        </w:rPr>
        <w:t>(DO NOT READ)</w:t>
      </w:r>
    </w:p>
    <w:p w:rsidR="00863F8F" w:rsidRDefault="00863F8F" w:rsidP="00904BD4">
      <w:pPr>
        <w:keepNext/>
        <w:keepLines/>
        <w:spacing w:after="0" w:line="240" w:lineRule="auto"/>
        <w:rPr>
          <w:rFonts w:ascii="Verdana" w:hAnsi="Verdana"/>
          <w:b/>
          <w:sz w:val="18"/>
          <w:szCs w:val="18"/>
        </w:rPr>
      </w:pPr>
    </w:p>
    <w:p w:rsidR="00863F8F" w:rsidRPr="00863F8F" w:rsidRDefault="00863F8F" w:rsidP="00A324AA">
      <w:pPr>
        <w:pStyle w:val="Instructions"/>
      </w:pPr>
      <w:r>
        <w:t xml:space="preserve">ASK IF CHRISTIAN </w:t>
      </w:r>
    </w:p>
    <w:p w:rsidR="00863F8F" w:rsidRPr="00015D04" w:rsidRDefault="00863F8F" w:rsidP="00904BD4">
      <w:pPr>
        <w:pStyle w:val="QueStem"/>
      </w:pPr>
      <w:r w:rsidRPr="00015D04">
        <w:t>QC82</w:t>
      </w:r>
      <w:r w:rsidRPr="00015D04">
        <w:tab/>
        <w:t xml:space="preserve">Which comes closest to your view?  The Bible is the word of God, OR the Bible is a book written by men and is not the word of God? </w:t>
      </w:r>
    </w:p>
    <w:p w:rsidR="00863F8F" w:rsidRPr="00015D04" w:rsidRDefault="00863F8F" w:rsidP="00863F8F">
      <w:pPr>
        <w:keepNext/>
        <w:keepLines/>
        <w:spacing w:after="0" w:line="240" w:lineRule="auto"/>
        <w:ind w:left="720" w:hanging="720"/>
        <w:rPr>
          <w:rFonts w:ascii="Verdana" w:hAnsi="Verdana"/>
          <w:sz w:val="18"/>
          <w:szCs w:val="18"/>
        </w:rPr>
      </w:pPr>
    </w:p>
    <w:p w:rsidR="00863F8F" w:rsidRPr="00015D04" w:rsidRDefault="00863F8F" w:rsidP="00904BD4">
      <w:pPr>
        <w:pStyle w:val="ResponseChoices"/>
      </w:pPr>
      <w:r w:rsidRPr="00015D04">
        <w:t>1</w:t>
      </w:r>
      <w:r w:rsidRPr="00015D04">
        <w:tab/>
        <w:t>Word of God</w:t>
      </w:r>
    </w:p>
    <w:p w:rsidR="00863F8F" w:rsidRPr="00015D04" w:rsidRDefault="00863F8F" w:rsidP="00904BD4">
      <w:pPr>
        <w:pStyle w:val="ResponseChoices"/>
      </w:pPr>
      <w:r w:rsidRPr="00015D04">
        <w:t>2</w:t>
      </w:r>
      <w:r w:rsidRPr="00015D04">
        <w:tab/>
        <w:t>Written by men, not the word of God</w:t>
      </w:r>
    </w:p>
    <w:p w:rsidR="00863F8F" w:rsidRPr="00015D04" w:rsidRDefault="00863F8F" w:rsidP="00904BD4">
      <w:pPr>
        <w:pStyle w:val="ResponseChoices"/>
      </w:pPr>
      <w:r w:rsidRPr="00015D04">
        <w:t>3</w:t>
      </w:r>
      <w:r w:rsidRPr="00015D04">
        <w:tab/>
        <w:t xml:space="preserve">Other </w:t>
      </w:r>
      <w:r w:rsidRPr="00015D04">
        <w:rPr>
          <w:b/>
        </w:rPr>
        <w:t>(DO NOT READ)</w:t>
      </w:r>
    </w:p>
    <w:p w:rsidR="00863F8F" w:rsidRPr="00015D04" w:rsidRDefault="00863F8F" w:rsidP="00557379">
      <w:pPr>
        <w:pStyle w:val="ResponseChoices"/>
      </w:pPr>
      <w:r w:rsidRPr="00015D04">
        <w:t>98</w:t>
      </w:r>
      <w:r w:rsidRPr="00015D04">
        <w:tab/>
        <w:t xml:space="preserve">Don’t know </w:t>
      </w:r>
      <w:r w:rsidRPr="00904BD4">
        <w:rPr>
          <w:rStyle w:val="InstructionsChar"/>
        </w:rPr>
        <w:t>(DO NOT READ)</w:t>
      </w:r>
    </w:p>
    <w:p w:rsidR="00863F8F" w:rsidRPr="00015D04" w:rsidRDefault="00863F8F" w:rsidP="00557379">
      <w:pPr>
        <w:pStyle w:val="ResponseChoices"/>
      </w:pPr>
      <w:r w:rsidRPr="00015D04">
        <w:t>99</w:t>
      </w:r>
      <w:r w:rsidRPr="00015D04">
        <w:tab/>
        <w:t xml:space="preserve">Refused </w:t>
      </w:r>
      <w:r w:rsidRPr="00904BD4">
        <w:rPr>
          <w:rStyle w:val="InstructionsChar"/>
        </w:rPr>
        <w:t>(DO NOT READ)</w:t>
      </w:r>
    </w:p>
    <w:p w:rsidR="00863F8F" w:rsidRPr="00015D04" w:rsidRDefault="00863F8F" w:rsidP="00863F8F">
      <w:pPr>
        <w:widowControl w:val="0"/>
        <w:spacing w:after="0" w:line="240" w:lineRule="auto"/>
        <w:rPr>
          <w:rFonts w:ascii="Verdana" w:hAnsi="Verdana"/>
          <w:sz w:val="18"/>
          <w:szCs w:val="18"/>
        </w:rPr>
      </w:pPr>
    </w:p>
    <w:p w:rsidR="00863F8F" w:rsidRPr="00863F8F" w:rsidRDefault="00863F8F" w:rsidP="00A324AA">
      <w:pPr>
        <w:pStyle w:val="Instructions"/>
      </w:pPr>
      <w:r>
        <w:t xml:space="preserve">ASK IF CHRISTIAN </w:t>
      </w:r>
    </w:p>
    <w:p w:rsidR="00863F8F" w:rsidRPr="00015D04" w:rsidRDefault="00863F8F" w:rsidP="00904BD4">
      <w:pPr>
        <w:pStyle w:val="QueStem"/>
        <w:rPr>
          <w:i/>
        </w:rPr>
      </w:pPr>
      <w:r w:rsidRPr="00015D04">
        <w:t>QC82a</w:t>
      </w:r>
      <w:r w:rsidRPr="00015D04">
        <w:tab/>
        <w:t xml:space="preserve">And would you say that the Bible is to be taken literally, word for word, OR not everything in the Bible should be taken literally, word for word? </w:t>
      </w:r>
    </w:p>
    <w:p w:rsidR="00863F8F" w:rsidRPr="00015D04" w:rsidRDefault="00863F8F" w:rsidP="00863F8F">
      <w:pPr>
        <w:widowControl w:val="0"/>
        <w:spacing w:after="0" w:line="240" w:lineRule="auto"/>
        <w:ind w:left="720" w:hanging="720"/>
        <w:rPr>
          <w:rFonts w:ascii="Verdana" w:hAnsi="Verdana"/>
          <w:sz w:val="18"/>
          <w:szCs w:val="18"/>
        </w:rPr>
      </w:pPr>
    </w:p>
    <w:p w:rsidR="00863F8F" w:rsidRPr="00015D04" w:rsidRDefault="00863F8F" w:rsidP="00904BD4">
      <w:pPr>
        <w:pStyle w:val="ResponseChoices"/>
      </w:pPr>
      <w:r w:rsidRPr="00015D04">
        <w:t>1</w:t>
      </w:r>
      <w:r w:rsidRPr="00015D04">
        <w:tab/>
        <w:t>Taken literally, word for word</w:t>
      </w:r>
    </w:p>
    <w:p w:rsidR="00863F8F" w:rsidRPr="00015D04" w:rsidRDefault="00863F8F" w:rsidP="00904BD4">
      <w:pPr>
        <w:pStyle w:val="ResponseChoices"/>
      </w:pPr>
      <w:r w:rsidRPr="00015D04">
        <w:t>2</w:t>
      </w:r>
      <w:r w:rsidRPr="00015D04">
        <w:tab/>
        <w:t>Not everything should be taken literally, word for word</w:t>
      </w:r>
    </w:p>
    <w:p w:rsidR="00863F8F" w:rsidRPr="00015D04" w:rsidRDefault="00863F8F" w:rsidP="00904BD4">
      <w:pPr>
        <w:pStyle w:val="ResponseChoices"/>
      </w:pPr>
      <w:r w:rsidRPr="00015D04">
        <w:t>3</w:t>
      </w:r>
      <w:r w:rsidRPr="00015D04">
        <w:tab/>
        <w:t xml:space="preserve">Other </w:t>
      </w:r>
      <w:r w:rsidRPr="00015D04">
        <w:rPr>
          <w:b/>
        </w:rPr>
        <w:t>(DO NOT READ)</w:t>
      </w:r>
    </w:p>
    <w:p w:rsidR="00863F8F" w:rsidRPr="00015D04" w:rsidRDefault="00863F8F" w:rsidP="00C758FA">
      <w:pPr>
        <w:pStyle w:val="ResponseChoices"/>
      </w:pPr>
      <w:r w:rsidRPr="00015D04">
        <w:t>98</w:t>
      </w:r>
      <w:r w:rsidRPr="00015D04">
        <w:tab/>
        <w:t xml:space="preserve">Don’t know </w:t>
      </w:r>
      <w:r w:rsidRPr="00904BD4">
        <w:rPr>
          <w:rStyle w:val="InstructionsChar"/>
        </w:rPr>
        <w:t>(DO NOT READ)</w:t>
      </w:r>
    </w:p>
    <w:p w:rsidR="00863F8F" w:rsidRPr="00015D04" w:rsidRDefault="00863F8F" w:rsidP="00C758FA">
      <w:pPr>
        <w:pStyle w:val="ResponseChoices"/>
      </w:pPr>
      <w:r w:rsidRPr="00015D04">
        <w:t>99</w:t>
      </w:r>
      <w:r w:rsidRPr="00015D04">
        <w:tab/>
        <w:t xml:space="preserve">Refused </w:t>
      </w:r>
      <w:r w:rsidRPr="00904BD4">
        <w:rPr>
          <w:rStyle w:val="InstructionsChar"/>
        </w:rPr>
        <w:t>(DO NOT READ)</w:t>
      </w:r>
    </w:p>
    <w:p w:rsidR="00863F8F" w:rsidRDefault="00863F8F" w:rsidP="00863F8F">
      <w:pPr>
        <w:pStyle w:val="QueStem"/>
        <w:widowControl w:val="0"/>
        <w:ind w:left="0" w:firstLine="0"/>
      </w:pPr>
    </w:p>
    <w:p w:rsidR="00863F8F" w:rsidRPr="00062C1E" w:rsidRDefault="00C937D4" w:rsidP="00C535A1">
      <w:pPr>
        <w:pStyle w:val="Instructions"/>
      </w:pPr>
      <w:r>
        <w:t>ASK IF JEWISH/MUSLIM/CHRISTIAN/DRUZE</w:t>
      </w:r>
    </w:p>
    <w:p w:rsidR="00F6701D" w:rsidRPr="00747D7C" w:rsidRDefault="00863F8F" w:rsidP="00904BD4">
      <w:pPr>
        <w:pStyle w:val="QueStem"/>
      </w:pPr>
      <w:r w:rsidRPr="00747D7C">
        <w:t>Q</w:t>
      </w:r>
      <w:r w:rsidR="00F6701D" w:rsidRPr="00747D7C">
        <w:t>83</w:t>
      </w:r>
      <w:r w:rsidRPr="00747D7C">
        <w:t>cmb</w:t>
      </w:r>
      <w:r w:rsidR="00F6701D" w:rsidRPr="00747D7C">
        <w:tab/>
        <w:t xml:space="preserve">Please tell me whether the FIRST statement or the SECOND statement comes closer to your own views — even if neither is exactly right.  </w:t>
      </w:r>
      <w:r w:rsidR="00F6701D" w:rsidRPr="00904BD4">
        <w:rPr>
          <w:rStyle w:val="InstructionsChar"/>
        </w:rPr>
        <w:t>(READ RESPONSE CATEGORIES)</w:t>
      </w:r>
      <w:r w:rsidR="00F6701D" w:rsidRPr="00747D7C">
        <w:t xml:space="preserve"> </w:t>
      </w:r>
    </w:p>
    <w:p w:rsidR="00F6701D" w:rsidRPr="00015D04" w:rsidRDefault="00F6701D" w:rsidP="00383D53">
      <w:pPr>
        <w:pStyle w:val="ResponseChoices"/>
        <w:keepNext w:val="0"/>
        <w:keepLines w:val="0"/>
        <w:widowControl w:val="0"/>
      </w:pPr>
    </w:p>
    <w:p w:rsidR="00F6701D" w:rsidRPr="00015D04" w:rsidRDefault="00F6701D" w:rsidP="00383D53">
      <w:pPr>
        <w:pStyle w:val="ResponseChoices"/>
        <w:keepNext w:val="0"/>
        <w:keepLines w:val="0"/>
        <w:widowControl w:val="0"/>
      </w:pPr>
      <w:r w:rsidRPr="00015D04">
        <w:t>1</w:t>
      </w:r>
      <w:r w:rsidRPr="00015D04">
        <w:tab/>
        <w:t xml:space="preserve">There is only ONE true way to interpret the teachings of my religion </w:t>
      </w:r>
    </w:p>
    <w:p w:rsidR="00F6701D" w:rsidRPr="00015D04" w:rsidRDefault="00F6701D" w:rsidP="00383D53">
      <w:pPr>
        <w:pStyle w:val="ResponseChoices"/>
        <w:keepNext w:val="0"/>
        <w:keepLines w:val="0"/>
        <w:widowControl w:val="0"/>
      </w:pPr>
      <w:r w:rsidRPr="00015D04">
        <w:t>OR</w:t>
      </w:r>
    </w:p>
    <w:p w:rsidR="00F6701D" w:rsidRPr="00015D04" w:rsidRDefault="00F6701D" w:rsidP="00383D53">
      <w:pPr>
        <w:pStyle w:val="ResponseChoices"/>
        <w:keepNext w:val="0"/>
        <w:keepLines w:val="0"/>
        <w:widowControl w:val="0"/>
      </w:pPr>
      <w:r w:rsidRPr="00015D04">
        <w:t>2</w:t>
      </w:r>
      <w:r w:rsidRPr="00015D04">
        <w:tab/>
        <w:t>There is MORE than one true way to interpret the teachings of my religion</w:t>
      </w:r>
    </w:p>
    <w:p w:rsidR="00F6701D" w:rsidRPr="00015D04" w:rsidRDefault="00F6701D" w:rsidP="00383D53">
      <w:pPr>
        <w:pStyle w:val="ResponseChoices"/>
        <w:keepNext w:val="0"/>
        <w:keepLines w:val="0"/>
        <w:widowControl w:val="0"/>
        <w:rPr>
          <w:bCs/>
        </w:rPr>
      </w:pPr>
      <w:r w:rsidRPr="00015D04">
        <w:t>3</w:t>
      </w:r>
      <w:r w:rsidRPr="00015D04">
        <w:tab/>
        <w:t xml:space="preserve">Neither/Both equally </w:t>
      </w:r>
      <w:r w:rsidRPr="00904BD4">
        <w:rPr>
          <w:rStyle w:val="InstructionsChar"/>
        </w:rPr>
        <w:t>(DO NOT READ)</w:t>
      </w:r>
    </w:p>
    <w:p w:rsidR="00F6701D" w:rsidRPr="00015D04" w:rsidRDefault="00F6701D" w:rsidP="00383D53">
      <w:pPr>
        <w:pStyle w:val="ResponseChoices"/>
      </w:pPr>
      <w:r w:rsidRPr="00015D04">
        <w:t>98</w:t>
      </w:r>
      <w:r w:rsidRPr="00015D04">
        <w:tab/>
        <w:t xml:space="preserve">Don’t know </w:t>
      </w:r>
      <w:r w:rsidRPr="00904BD4">
        <w:rPr>
          <w:rStyle w:val="InstructionsChar"/>
        </w:rPr>
        <w:t>(DO NOT READ)</w:t>
      </w:r>
    </w:p>
    <w:p w:rsidR="00F6701D" w:rsidRPr="00015D04" w:rsidRDefault="00F6701D" w:rsidP="00383D53">
      <w:pPr>
        <w:pStyle w:val="ResponseChoices"/>
      </w:pPr>
      <w:r w:rsidRPr="00015D04">
        <w:t>99</w:t>
      </w:r>
      <w:r w:rsidRPr="00015D04">
        <w:tab/>
        <w:t xml:space="preserve">Refused </w:t>
      </w:r>
      <w:r w:rsidRPr="00904BD4">
        <w:rPr>
          <w:rStyle w:val="InstructionsChar"/>
        </w:rPr>
        <w:t>(DO NOT READ)</w:t>
      </w:r>
    </w:p>
    <w:p w:rsidR="00F6701D" w:rsidRPr="00015D04" w:rsidRDefault="00F6701D" w:rsidP="00383D53">
      <w:pPr>
        <w:pStyle w:val="Instructions"/>
      </w:pPr>
    </w:p>
    <w:p w:rsidR="00863F8F" w:rsidRDefault="00863F8F" w:rsidP="00383D53">
      <w:pPr>
        <w:pStyle w:val="Instructions"/>
      </w:pPr>
    </w:p>
    <w:p w:rsidR="00863F8F" w:rsidRPr="00747D7C" w:rsidRDefault="00863F8F" w:rsidP="00C535A1">
      <w:pPr>
        <w:pStyle w:val="Instructions"/>
        <w:rPr>
          <w:rStyle w:val="QueStemChar"/>
        </w:rPr>
      </w:pPr>
      <w:r w:rsidRPr="00747D7C">
        <w:rPr>
          <w:rStyle w:val="QueStemChar"/>
        </w:rPr>
        <w:br w:type="page"/>
        <w:t xml:space="preserve">ASK IF MUSLIM/CHRISTIAN </w:t>
      </w:r>
    </w:p>
    <w:p w:rsidR="00863F8F" w:rsidRPr="00015D04" w:rsidRDefault="00863F8F" w:rsidP="00904BD4">
      <w:pPr>
        <w:pStyle w:val="QueStem"/>
      </w:pPr>
      <w:r w:rsidRPr="00904BD4">
        <w:t>Q84cmb</w:t>
      </w:r>
      <w:r w:rsidRPr="00904BD4">
        <w:tab/>
        <w:t>Please tell me whether the FIRST statement or the SECOND statement comes closer to your own views — even if neither is exactly right.  (READ RESPONSE CATEGORIES) (SHOW CARD</w:t>
      </w:r>
      <w:r w:rsidRPr="00015D04">
        <w:rPr>
          <w:b/>
        </w:rPr>
        <w:t xml:space="preserve">) </w:t>
      </w:r>
    </w:p>
    <w:p w:rsidR="00863F8F" w:rsidRPr="00015D04" w:rsidRDefault="00863F8F" w:rsidP="00863F8F">
      <w:pPr>
        <w:pStyle w:val="QueStem"/>
        <w:widowControl w:val="0"/>
        <w:ind w:left="0" w:firstLine="0"/>
      </w:pPr>
    </w:p>
    <w:p w:rsidR="00863F8F" w:rsidRPr="00015D04" w:rsidRDefault="00863F8F" w:rsidP="00904BD4">
      <w:pPr>
        <w:pStyle w:val="ResponseChoices"/>
      </w:pPr>
      <w:r w:rsidRPr="00015D04">
        <w:t>1</w:t>
      </w:r>
      <w:r w:rsidRPr="00015D04">
        <w:tab/>
        <w:t>1 – Mine is the one, true faith leading to eternal life in heaven</w:t>
      </w:r>
    </w:p>
    <w:p w:rsidR="00863F8F" w:rsidRPr="00015D04" w:rsidRDefault="00863F8F" w:rsidP="00904BD4">
      <w:pPr>
        <w:pStyle w:val="ResponseChoices"/>
      </w:pPr>
      <w:r w:rsidRPr="00015D04">
        <w:t>OR</w:t>
      </w:r>
    </w:p>
    <w:p w:rsidR="00863F8F" w:rsidRPr="00015D04" w:rsidRDefault="00863F8F" w:rsidP="00904BD4">
      <w:pPr>
        <w:pStyle w:val="ResponseChoices"/>
      </w:pPr>
      <w:r w:rsidRPr="00015D04">
        <w:t>2</w:t>
      </w:r>
      <w:r w:rsidRPr="00015D04">
        <w:tab/>
        <w:t>2 - Many religions can lead to eternal life in heaven</w:t>
      </w:r>
    </w:p>
    <w:p w:rsidR="00863F8F" w:rsidRPr="00015D04" w:rsidRDefault="00863F8F" w:rsidP="00904BD4">
      <w:pPr>
        <w:pStyle w:val="ResponseChoices"/>
        <w:rPr>
          <w:bCs/>
        </w:rPr>
      </w:pPr>
      <w:r w:rsidRPr="00015D04">
        <w:t>3</w:t>
      </w:r>
      <w:r w:rsidRPr="00015D04">
        <w:tab/>
        <w:t xml:space="preserve">Neither/Both equally </w:t>
      </w:r>
      <w:r w:rsidRPr="00904BD4">
        <w:rPr>
          <w:rStyle w:val="InstructionsChar"/>
        </w:rPr>
        <w:t>(DO NOT READ)</w:t>
      </w:r>
    </w:p>
    <w:p w:rsidR="00863F8F" w:rsidRPr="00015D04" w:rsidRDefault="00863F8F" w:rsidP="00747D7C">
      <w:pPr>
        <w:pStyle w:val="ResponseChoices"/>
      </w:pPr>
      <w:r w:rsidRPr="00015D04">
        <w:t>98</w:t>
      </w:r>
      <w:r w:rsidRPr="00015D04">
        <w:tab/>
        <w:t xml:space="preserve">Don’t know </w:t>
      </w:r>
      <w:r w:rsidRPr="00904BD4">
        <w:rPr>
          <w:rStyle w:val="InstructionsChar"/>
        </w:rPr>
        <w:t>(DO NOT READ)</w:t>
      </w:r>
    </w:p>
    <w:p w:rsidR="00863F8F" w:rsidRPr="00015D04" w:rsidRDefault="00863F8F" w:rsidP="00747D7C">
      <w:pPr>
        <w:pStyle w:val="ResponseChoices"/>
        <w:rPr>
          <w:b/>
          <w:strike/>
        </w:rPr>
      </w:pPr>
      <w:r w:rsidRPr="00015D04">
        <w:t>99</w:t>
      </w:r>
      <w:r w:rsidRPr="00015D04">
        <w:tab/>
        <w:t xml:space="preserve">Refused </w:t>
      </w:r>
      <w:r w:rsidRPr="00904BD4">
        <w:rPr>
          <w:rStyle w:val="InstructionsChar"/>
        </w:rPr>
        <w:t>(DO NOT READ</w:t>
      </w:r>
      <w:r w:rsidRPr="00015D04">
        <w:rPr>
          <w:b/>
          <w:strike/>
        </w:rPr>
        <w:t>)</w:t>
      </w:r>
    </w:p>
    <w:p w:rsidR="00863F8F" w:rsidRDefault="00863F8F" w:rsidP="00383D53">
      <w:pPr>
        <w:pStyle w:val="Instructions"/>
      </w:pPr>
    </w:p>
    <w:p w:rsidR="00F6701D" w:rsidRPr="00863F8F" w:rsidRDefault="00F6701D" w:rsidP="00383D53">
      <w:pPr>
        <w:pStyle w:val="Instructions"/>
        <w:rPr>
          <w:b w:val="0"/>
        </w:rPr>
      </w:pPr>
      <w:r w:rsidRPr="00015D04">
        <w:t xml:space="preserve">ASK IF </w:t>
      </w:r>
      <w:r w:rsidR="00C937D4">
        <w:t>JEWISH AND MALE</w:t>
      </w:r>
    </w:p>
    <w:p w:rsidR="00F6701D" w:rsidRPr="00015D04" w:rsidRDefault="00F6701D" w:rsidP="00904BD4">
      <w:pPr>
        <w:pStyle w:val="QueStem"/>
        <w:rPr>
          <w:rStyle w:val="SourceListChar"/>
          <w:b/>
        </w:rPr>
      </w:pPr>
      <w:r w:rsidRPr="00015D04">
        <w:t>QA85</w:t>
      </w:r>
      <w:r w:rsidRPr="00015D04">
        <w:tab/>
        <w:t xml:space="preserve">What kind of head covering, if any, do you usually wear in public? </w:t>
      </w:r>
    </w:p>
    <w:p w:rsidR="00F6701D" w:rsidRPr="00863F8F" w:rsidRDefault="00F6701D" w:rsidP="00383D53">
      <w:pPr>
        <w:pStyle w:val="Instructions"/>
        <w:rPr>
          <w:b w:val="0"/>
        </w:rPr>
      </w:pPr>
    </w:p>
    <w:p w:rsidR="00F6701D" w:rsidRPr="00863F8F" w:rsidRDefault="00F6701D" w:rsidP="00904BD4">
      <w:pPr>
        <w:pStyle w:val="ResponseChoices"/>
      </w:pPr>
      <w:r w:rsidRPr="00863F8F">
        <w:t>1</w:t>
      </w:r>
      <w:r w:rsidRPr="00863F8F">
        <w:tab/>
        <w:t xml:space="preserve">Small black not knitted </w:t>
      </w:r>
      <w:proofErr w:type="spellStart"/>
      <w:r w:rsidRPr="00863F8F">
        <w:t>kippa</w:t>
      </w:r>
      <w:proofErr w:type="spellEnd"/>
    </w:p>
    <w:p w:rsidR="00F6701D" w:rsidRPr="00863F8F" w:rsidRDefault="00F6701D" w:rsidP="00904BD4">
      <w:pPr>
        <w:pStyle w:val="ResponseChoices"/>
      </w:pPr>
      <w:r w:rsidRPr="00863F8F">
        <w:t>2</w:t>
      </w:r>
      <w:r w:rsidRPr="00863F8F">
        <w:tab/>
        <w:t xml:space="preserve">Large black not knitted </w:t>
      </w:r>
      <w:proofErr w:type="spellStart"/>
      <w:r w:rsidRPr="00863F8F">
        <w:t>kippa</w:t>
      </w:r>
      <w:proofErr w:type="spellEnd"/>
    </w:p>
    <w:p w:rsidR="00F6701D" w:rsidRPr="00863F8F" w:rsidRDefault="00F6701D" w:rsidP="00904BD4">
      <w:pPr>
        <w:pStyle w:val="ResponseChoices"/>
      </w:pPr>
      <w:r w:rsidRPr="00863F8F">
        <w:t>3</w:t>
      </w:r>
      <w:r w:rsidRPr="00863F8F">
        <w:tab/>
        <w:t xml:space="preserve">Large white not knitted </w:t>
      </w:r>
      <w:proofErr w:type="spellStart"/>
      <w:r w:rsidRPr="00863F8F">
        <w:t>kippa</w:t>
      </w:r>
      <w:proofErr w:type="spellEnd"/>
    </w:p>
    <w:p w:rsidR="00F6701D" w:rsidRPr="00863F8F" w:rsidRDefault="00F6701D" w:rsidP="00904BD4">
      <w:pPr>
        <w:pStyle w:val="ResponseChoices"/>
      </w:pPr>
      <w:r w:rsidRPr="00863F8F">
        <w:t>4</w:t>
      </w:r>
      <w:r w:rsidRPr="00863F8F">
        <w:tab/>
        <w:t xml:space="preserve">Large not black and not white not knitted </w:t>
      </w:r>
      <w:proofErr w:type="spellStart"/>
      <w:r w:rsidRPr="00863F8F">
        <w:t>kippa</w:t>
      </w:r>
      <w:proofErr w:type="spellEnd"/>
    </w:p>
    <w:p w:rsidR="00F6701D" w:rsidRPr="00863F8F" w:rsidRDefault="00F6701D" w:rsidP="00904BD4">
      <w:pPr>
        <w:pStyle w:val="ResponseChoices"/>
      </w:pPr>
      <w:r w:rsidRPr="00863F8F">
        <w:t>5</w:t>
      </w:r>
      <w:r w:rsidRPr="00863F8F">
        <w:tab/>
        <w:t xml:space="preserve">Knitted/crochet black </w:t>
      </w:r>
      <w:proofErr w:type="spellStart"/>
      <w:r w:rsidRPr="00863F8F">
        <w:t>kippa</w:t>
      </w:r>
      <w:proofErr w:type="spellEnd"/>
      <w:r w:rsidRPr="00863F8F">
        <w:t xml:space="preserve"> </w:t>
      </w:r>
    </w:p>
    <w:p w:rsidR="00F6701D" w:rsidRPr="00863F8F" w:rsidRDefault="00F6701D" w:rsidP="00904BD4">
      <w:pPr>
        <w:pStyle w:val="ResponseChoices"/>
      </w:pPr>
      <w:r w:rsidRPr="00863F8F">
        <w:t>6</w:t>
      </w:r>
      <w:r w:rsidRPr="00863F8F">
        <w:tab/>
        <w:t xml:space="preserve">Knitted/crochet with pattern </w:t>
      </w:r>
      <w:proofErr w:type="spellStart"/>
      <w:r w:rsidRPr="00863F8F">
        <w:t>kippa</w:t>
      </w:r>
      <w:proofErr w:type="spellEnd"/>
    </w:p>
    <w:p w:rsidR="00F6701D" w:rsidRPr="00863F8F" w:rsidRDefault="00F6701D" w:rsidP="00904BD4">
      <w:pPr>
        <w:pStyle w:val="ResponseChoices"/>
      </w:pPr>
      <w:r w:rsidRPr="00863F8F">
        <w:t>7</w:t>
      </w:r>
      <w:r w:rsidRPr="00863F8F">
        <w:tab/>
        <w:t xml:space="preserve">Knitted/crochet not black no pattern </w:t>
      </w:r>
      <w:proofErr w:type="spellStart"/>
      <w:r w:rsidRPr="00863F8F">
        <w:t>kippa</w:t>
      </w:r>
      <w:proofErr w:type="spellEnd"/>
    </w:p>
    <w:p w:rsidR="00F6701D" w:rsidRPr="00863F8F" w:rsidRDefault="00F6701D" w:rsidP="00904BD4">
      <w:pPr>
        <w:pStyle w:val="ResponseChoices"/>
      </w:pPr>
      <w:r w:rsidRPr="00863F8F">
        <w:t>8</w:t>
      </w:r>
      <w:r w:rsidRPr="00863F8F">
        <w:tab/>
        <w:t>Fedora</w:t>
      </w:r>
    </w:p>
    <w:p w:rsidR="00F6701D" w:rsidRPr="00747D7C" w:rsidRDefault="00F6701D" w:rsidP="00904BD4">
      <w:pPr>
        <w:pStyle w:val="ResponseChoices"/>
      </w:pPr>
      <w:r w:rsidRPr="00747D7C">
        <w:t>9</w:t>
      </w:r>
      <w:r w:rsidRPr="00747D7C">
        <w:tab/>
      </w:r>
      <w:proofErr w:type="spellStart"/>
      <w:r w:rsidRPr="00747D7C">
        <w:t>Shtreimel</w:t>
      </w:r>
      <w:proofErr w:type="spellEnd"/>
    </w:p>
    <w:p w:rsidR="00F6701D" w:rsidRPr="00904BD4" w:rsidRDefault="00F6701D" w:rsidP="00904BD4">
      <w:pPr>
        <w:pStyle w:val="ResponseChoices"/>
        <w:rPr>
          <w:rStyle w:val="InstructionsChar"/>
        </w:rPr>
      </w:pPr>
      <w:r w:rsidRPr="00747D7C">
        <w:t>15</w:t>
      </w:r>
      <w:r w:rsidRPr="00747D7C">
        <w:tab/>
        <w:t xml:space="preserve">Other </w:t>
      </w:r>
      <w:r w:rsidRPr="00904BD4">
        <w:rPr>
          <w:rStyle w:val="InstructionsChar"/>
        </w:rPr>
        <w:t>SPECIFY_______ (DO NOT READ)</w:t>
      </w:r>
    </w:p>
    <w:p w:rsidR="00F6701D" w:rsidRPr="00747D7C" w:rsidRDefault="00F6701D" w:rsidP="00904BD4">
      <w:pPr>
        <w:pStyle w:val="ResponseChoices"/>
      </w:pPr>
      <w:r w:rsidRPr="00747D7C">
        <w:t>16</w:t>
      </w:r>
      <w:r w:rsidRPr="00747D7C">
        <w:tab/>
        <w:t>Do not wear head covering</w:t>
      </w:r>
    </w:p>
    <w:p w:rsidR="00F6701D" w:rsidRPr="00904BD4" w:rsidRDefault="00F6701D" w:rsidP="00904BD4">
      <w:pPr>
        <w:pStyle w:val="ResponseChoices"/>
        <w:rPr>
          <w:rStyle w:val="InstructionsChar"/>
        </w:rPr>
      </w:pPr>
      <w:r w:rsidRPr="00747D7C">
        <w:t>98</w:t>
      </w:r>
      <w:r w:rsidRPr="00747D7C">
        <w:tab/>
        <w:t xml:space="preserve">Don’t know </w:t>
      </w:r>
      <w:r w:rsidRPr="00904BD4">
        <w:rPr>
          <w:rStyle w:val="InstructionsChar"/>
        </w:rPr>
        <w:t>(DO NOT READ)</w:t>
      </w:r>
    </w:p>
    <w:p w:rsidR="00F6701D" w:rsidRPr="00015D04" w:rsidRDefault="00F6701D" w:rsidP="00904BD4">
      <w:pPr>
        <w:pStyle w:val="ResponseChoices"/>
        <w:rPr>
          <w:b/>
        </w:rPr>
      </w:pPr>
      <w:r w:rsidRPr="00747D7C">
        <w:t>99</w:t>
      </w:r>
      <w:r w:rsidRPr="00747D7C">
        <w:tab/>
        <w:t xml:space="preserve">Refused </w:t>
      </w:r>
      <w:r w:rsidRPr="00904BD4">
        <w:rPr>
          <w:rStyle w:val="InstructionsChar"/>
        </w:rPr>
        <w:t>(DO NOT READ)</w:t>
      </w:r>
    </w:p>
    <w:p w:rsidR="00F6701D" w:rsidRPr="00015D04" w:rsidRDefault="00F6701D" w:rsidP="00904BD4">
      <w:pPr>
        <w:pStyle w:val="ResponseChoices"/>
        <w:rPr>
          <w:b/>
        </w:rPr>
      </w:pPr>
    </w:p>
    <w:p w:rsidR="00F6701D" w:rsidRPr="00015D04" w:rsidRDefault="00F6701D" w:rsidP="00383D53">
      <w:pPr>
        <w:spacing w:after="0" w:line="240" w:lineRule="auto"/>
        <w:rPr>
          <w:rFonts w:ascii="Verdana" w:hAnsi="Verdana"/>
          <w:b/>
          <w:sz w:val="18"/>
          <w:szCs w:val="18"/>
        </w:rPr>
      </w:pPr>
    </w:p>
    <w:p w:rsidR="00863F8F" w:rsidRDefault="00863F8F" w:rsidP="00863F8F">
      <w:pPr>
        <w:widowControl w:val="0"/>
        <w:spacing w:after="0" w:line="240" w:lineRule="auto"/>
        <w:ind w:left="720" w:hanging="720"/>
        <w:rPr>
          <w:rFonts w:ascii="Verdana" w:hAnsi="Verdana"/>
          <w:b/>
          <w:bCs/>
          <w:sz w:val="18"/>
          <w:szCs w:val="18"/>
        </w:rPr>
      </w:pPr>
    </w:p>
    <w:p w:rsidR="00863F8F" w:rsidRDefault="00863F8F" w:rsidP="00C535A1">
      <w:pPr>
        <w:pStyle w:val="Instructions"/>
      </w:pPr>
      <w:r>
        <w:br w:type="page"/>
      </w:r>
      <w:r w:rsidRPr="006C1AA0">
        <w:t xml:space="preserve">ASK IF </w:t>
      </w:r>
      <w:r w:rsidR="00C937D4">
        <w:t>JEWISH</w:t>
      </w:r>
    </w:p>
    <w:p w:rsidR="00863F8F" w:rsidRPr="00015D04" w:rsidRDefault="00863F8F" w:rsidP="00904BD4">
      <w:pPr>
        <w:pStyle w:val="QueStem"/>
      </w:pPr>
      <w:r w:rsidRPr="00904BD4">
        <w:t>QA86</w:t>
      </w:r>
      <w:r w:rsidRPr="00904BD4">
        <w:tab/>
        <w:t>Was your father Jewish?</w:t>
      </w:r>
      <w:r w:rsidRPr="00015D04">
        <w:t xml:space="preserve"> </w:t>
      </w:r>
    </w:p>
    <w:p w:rsidR="00863F8F" w:rsidRPr="00895EB1" w:rsidRDefault="00863F8F" w:rsidP="00904BD4">
      <w:pPr>
        <w:pStyle w:val="ResponseChoices"/>
      </w:pPr>
    </w:p>
    <w:p w:rsidR="00863F8F" w:rsidRPr="00895EB1" w:rsidRDefault="00863F8F" w:rsidP="00895EB1">
      <w:pPr>
        <w:pStyle w:val="ResponseChoices"/>
      </w:pPr>
      <w:r w:rsidRPr="00895EB1">
        <w:t>1</w:t>
      </w:r>
      <w:r w:rsidRPr="00895EB1">
        <w:tab/>
        <w:t>Yes</w:t>
      </w:r>
    </w:p>
    <w:p w:rsidR="00863F8F" w:rsidRPr="00895EB1" w:rsidRDefault="00863F8F" w:rsidP="00895EB1">
      <w:pPr>
        <w:pStyle w:val="ResponseChoices"/>
      </w:pPr>
      <w:r w:rsidRPr="00895EB1">
        <w:t>2</w:t>
      </w:r>
      <w:r w:rsidRPr="00895EB1">
        <w:tab/>
        <w:t>No</w:t>
      </w:r>
    </w:p>
    <w:p w:rsidR="00863F8F" w:rsidRPr="00895EB1" w:rsidRDefault="00863F8F" w:rsidP="00895EB1">
      <w:pPr>
        <w:pStyle w:val="ResponseChoices"/>
      </w:pPr>
      <w:r w:rsidRPr="00895EB1">
        <w:t>98</w:t>
      </w:r>
      <w:r w:rsidRPr="00895EB1">
        <w:tab/>
        <w:t xml:space="preserve">Don’t know </w:t>
      </w:r>
      <w:r w:rsidRPr="00904BD4">
        <w:rPr>
          <w:rStyle w:val="InstructionsChar"/>
        </w:rPr>
        <w:t>(DO NOT READ)</w:t>
      </w:r>
    </w:p>
    <w:p w:rsidR="00863F8F" w:rsidRPr="00904BD4" w:rsidRDefault="00863F8F" w:rsidP="00904BD4">
      <w:pPr>
        <w:pStyle w:val="ResponseChoices"/>
        <w:rPr>
          <w:rStyle w:val="InstructionsChar"/>
        </w:rPr>
      </w:pPr>
      <w:r w:rsidRPr="00895EB1">
        <w:t>99</w:t>
      </w:r>
      <w:r w:rsidRPr="00895EB1">
        <w:tab/>
        <w:t xml:space="preserve">Refused </w:t>
      </w:r>
      <w:r w:rsidRPr="00904BD4">
        <w:rPr>
          <w:rStyle w:val="InstructionsChar"/>
        </w:rPr>
        <w:t>(DO NOT READ)</w:t>
      </w:r>
    </w:p>
    <w:p w:rsidR="00863F8F" w:rsidRPr="00015D04" w:rsidRDefault="00863F8F" w:rsidP="00863F8F">
      <w:pPr>
        <w:pStyle w:val="ResponseChoices"/>
        <w:ind w:left="0" w:firstLine="0"/>
        <w:rPr>
          <w:rStyle w:val="QueStemChar"/>
        </w:rPr>
      </w:pPr>
    </w:p>
    <w:p w:rsidR="00863F8F" w:rsidRDefault="00863F8F" w:rsidP="00863F8F">
      <w:pPr>
        <w:widowControl w:val="0"/>
        <w:spacing w:after="0" w:line="240" w:lineRule="auto"/>
        <w:ind w:left="720" w:hanging="720"/>
        <w:rPr>
          <w:rFonts w:ascii="Verdana" w:hAnsi="Verdana"/>
          <w:b/>
          <w:bCs/>
          <w:sz w:val="18"/>
          <w:szCs w:val="18"/>
        </w:rPr>
      </w:pPr>
      <w:r w:rsidRPr="006C1AA0">
        <w:rPr>
          <w:rFonts w:ascii="Verdana" w:hAnsi="Verdana"/>
          <w:b/>
          <w:bCs/>
          <w:sz w:val="18"/>
          <w:szCs w:val="18"/>
        </w:rPr>
        <w:t xml:space="preserve">ASK IF </w:t>
      </w:r>
      <w:r w:rsidR="00C937D4">
        <w:rPr>
          <w:rFonts w:ascii="Verdana" w:hAnsi="Verdana"/>
          <w:b/>
          <w:bCs/>
          <w:sz w:val="18"/>
          <w:szCs w:val="18"/>
        </w:rPr>
        <w:t>JEWISH</w:t>
      </w:r>
    </w:p>
    <w:p w:rsidR="00863F8F" w:rsidRPr="00015D04" w:rsidRDefault="00863F8F" w:rsidP="00863F8F">
      <w:pPr>
        <w:pStyle w:val="ResponseChoices"/>
        <w:ind w:left="0" w:firstLine="0"/>
      </w:pPr>
      <w:r w:rsidRPr="00015D04">
        <w:rPr>
          <w:rStyle w:val="QueStemChar"/>
        </w:rPr>
        <w:t>QA87</w:t>
      </w:r>
      <w:r w:rsidRPr="00015D04">
        <w:rPr>
          <w:rStyle w:val="QueStemChar"/>
        </w:rPr>
        <w:tab/>
        <w:t>And was your mother Jewish?</w:t>
      </w:r>
      <w:r w:rsidRPr="00015D04">
        <w:t xml:space="preserve"> </w:t>
      </w:r>
    </w:p>
    <w:p w:rsidR="00863F8F" w:rsidRPr="00015D04" w:rsidRDefault="00863F8F" w:rsidP="00863F8F">
      <w:pPr>
        <w:pStyle w:val="ResponseChoices"/>
        <w:ind w:left="0" w:firstLine="0"/>
      </w:pPr>
    </w:p>
    <w:p w:rsidR="00863F8F" w:rsidRPr="00015D04" w:rsidRDefault="00863F8F" w:rsidP="00904BD4">
      <w:pPr>
        <w:pStyle w:val="QueStem"/>
      </w:pPr>
      <w:r w:rsidRPr="00015D04">
        <w:tab/>
        <w:t>1</w:t>
      </w:r>
      <w:r w:rsidRPr="00015D04">
        <w:tab/>
        <w:t>Yes</w:t>
      </w:r>
    </w:p>
    <w:p w:rsidR="00863F8F" w:rsidRPr="00015D04" w:rsidRDefault="00863F8F" w:rsidP="00904BD4">
      <w:pPr>
        <w:pStyle w:val="QueStem"/>
      </w:pPr>
      <w:r w:rsidRPr="00015D04">
        <w:tab/>
        <w:t>2</w:t>
      </w:r>
      <w:r w:rsidRPr="00015D04">
        <w:tab/>
        <w:t>No</w:t>
      </w:r>
    </w:p>
    <w:p w:rsidR="00863F8F" w:rsidRPr="00015D04" w:rsidRDefault="00863F8F" w:rsidP="00904BD4">
      <w:pPr>
        <w:pStyle w:val="QueStem"/>
      </w:pPr>
      <w:r w:rsidRPr="00015D04">
        <w:tab/>
        <w:t>98</w:t>
      </w:r>
      <w:r w:rsidRPr="00015D04">
        <w:tab/>
        <w:t xml:space="preserve">Don’t know </w:t>
      </w:r>
      <w:r w:rsidRPr="00904BD4">
        <w:rPr>
          <w:rStyle w:val="InstructionsChar"/>
        </w:rPr>
        <w:t>(DO NOT READ)</w:t>
      </w:r>
    </w:p>
    <w:p w:rsidR="00863F8F" w:rsidRPr="00904BD4" w:rsidRDefault="00863F8F" w:rsidP="00904BD4">
      <w:pPr>
        <w:pStyle w:val="QueStem"/>
        <w:rPr>
          <w:rStyle w:val="InstructionsChar"/>
        </w:rPr>
      </w:pPr>
      <w:r w:rsidRPr="00015D04">
        <w:tab/>
        <w:t>99</w:t>
      </w:r>
      <w:r w:rsidRPr="00015D04">
        <w:tab/>
        <w:t xml:space="preserve">Refused </w:t>
      </w:r>
      <w:r w:rsidRPr="00904BD4">
        <w:rPr>
          <w:rStyle w:val="InstructionsChar"/>
        </w:rPr>
        <w:t>(DO NOT READ)</w:t>
      </w:r>
    </w:p>
    <w:p w:rsidR="00863F8F" w:rsidRDefault="00863F8F" w:rsidP="00904BD4">
      <w:pPr>
        <w:pStyle w:val="QueStem"/>
        <w:ind w:left="0" w:firstLine="0"/>
      </w:pPr>
    </w:p>
    <w:p w:rsidR="00863F8F" w:rsidRDefault="00863F8F" w:rsidP="00863F8F">
      <w:pPr>
        <w:widowControl w:val="0"/>
        <w:spacing w:after="0" w:line="240" w:lineRule="auto"/>
        <w:ind w:left="720" w:hanging="720"/>
        <w:rPr>
          <w:rFonts w:ascii="Verdana" w:hAnsi="Verdana"/>
          <w:b/>
          <w:bCs/>
          <w:sz w:val="18"/>
          <w:szCs w:val="18"/>
        </w:rPr>
      </w:pPr>
      <w:r w:rsidRPr="006C1AA0">
        <w:rPr>
          <w:rFonts w:ascii="Verdana" w:hAnsi="Verdana"/>
          <w:b/>
          <w:bCs/>
          <w:sz w:val="18"/>
          <w:szCs w:val="18"/>
        </w:rPr>
        <w:t xml:space="preserve">ASK IF </w:t>
      </w:r>
      <w:r w:rsidR="00C937D4">
        <w:rPr>
          <w:rFonts w:ascii="Verdana" w:hAnsi="Verdana"/>
          <w:b/>
          <w:bCs/>
          <w:sz w:val="18"/>
          <w:szCs w:val="18"/>
        </w:rPr>
        <w:t>JEWISH</w:t>
      </w:r>
    </w:p>
    <w:p w:rsidR="00863F8F" w:rsidRPr="00015D04" w:rsidRDefault="00863F8F" w:rsidP="00863F8F">
      <w:pPr>
        <w:pStyle w:val="QueStem"/>
        <w:rPr>
          <w:rStyle w:val="SourceListChar"/>
        </w:rPr>
      </w:pPr>
      <w:r w:rsidRPr="00015D04">
        <w:t>QA88</w:t>
      </w:r>
      <w:r w:rsidRPr="00015D04">
        <w:tab/>
        <w:t xml:space="preserve">And when you were a child, were you raised </w:t>
      </w:r>
      <w:r w:rsidR="00C937D4">
        <w:t xml:space="preserve">Haredi, </w:t>
      </w:r>
      <w:proofErr w:type="spellStart"/>
      <w:r w:rsidR="00C937D4">
        <w:t>Dati</w:t>
      </w:r>
      <w:proofErr w:type="spellEnd"/>
      <w:r w:rsidR="00C937D4">
        <w:t xml:space="preserve">, </w:t>
      </w:r>
      <w:proofErr w:type="spellStart"/>
      <w:r w:rsidR="00C937D4">
        <w:t>Masorti</w:t>
      </w:r>
      <w:proofErr w:type="spellEnd"/>
      <w:r w:rsidR="00C937D4">
        <w:t xml:space="preserve">, </w:t>
      </w:r>
      <w:proofErr w:type="spellStart"/>
      <w:r w:rsidR="00C937D4">
        <w:t>Hiloni</w:t>
      </w:r>
      <w:proofErr w:type="spellEnd"/>
      <w:r w:rsidRPr="00015D04">
        <w:t xml:space="preserve"> or something else? </w:t>
      </w:r>
    </w:p>
    <w:p w:rsidR="00863F8F" w:rsidRPr="00015D04" w:rsidRDefault="00863F8F" w:rsidP="00863F8F">
      <w:pPr>
        <w:pStyle w:val="ResponseChoices"/>
      </w:pPr>
    </w:p>
    <w:p w:rsidR="00863F8F" w:rsidRPr="00DE5488" w:rsidRDefault="00DE5488" w:rsidP="00904BD4">
      <w:pPr>
        <w:pStyle w:val="ResponseChoices"/>
      </w:pPr>
      <w:r w:rsidRPr="00DE5488">
        <w:t>1</w:t>
      </w:r>
      <w:r>
        <w:tab/>
      </w:r>
      <w:r w:rsidR="00C937D4" w:rsidRPr="00DE5488">
        <w:t>Haredi</w:t>
      </w:r>
      <w:r w:rsidR="00863F8F" w:rsidRPr="00DE5488">
        <w:t xml:space="preserve"> </w:t>
      </w:r>
    </w:p>
    <w:p w:rsidR="00863F8F" w:rsidRPr="00DE5488" w:rsidRDefault="00863F8F" w:rsidP="00DE5488">
      <w:pPr>
        <w:pStyle w:val="ResponseChoices"/>
      </w:pPr>
      <w:r w:rsidRPr="00DE5488">
        <w:t>2</w:t>
      </w:r>
      <w:r w:rsidR="00DE5488">
        <w:tab/>
      </w:r>
      <w:proofErr w:type="spellStart"/>
      <w:r w:rsidR="00C937D4" w:rsidRPr="00DE5488">
        <w:t>Dati</w:t>
      </w:r>
      <w:proofErr w:type="spellEnd"/>
    </w:p>
    <w:p w:rsidR="00863F8F" w:rsidRPr="00DE5488" w:rsidRDefault="00863F8F" w:rsidP="00DE5488">
      <w:pPr>
        <w:pStyle w:val="ResponseChoices"/>
      </w:pPr>
      <w:r w:rsidRPr="00904BD4">
        <w:t>3</w:t>
      </w:r>
      <w:r w:rsidR="00DE5488">
        <w:tab/>
      </w:r>
      <w:proofErr w:type="spellStart"/>
      <w:r w:rsidR="00C937D4" w:rsidRPr="00DE5488">
        <w:t>Masorti</w:t>
      </w:r>
      <w:proofErr w:type="spellEnd"/>
    </w:p>
    <w:p w:rsidR="00863F8F" w:rsidRPr="00DE5488" w:rsidRDefault="00863F8F" w:rsidP="00904BD4">
      <w:pPr>
        <w:pStyle w:val="ResponseChoices"/>
      </w:pPr>
      <w:r w:rsidRPr="00DE5488">
        <w:t>4</w:t>
      </w:r>
      <w:r w:rsidR="00DE5488">
        <w:tab/>
      </w:r>
      <w:proofErr w:type="spellStart"/>
      <w:r w:rsidR="00C937D4" w:rsidRPr="00DE5488">
        <w:t>Hiloni</w:t>
      </w:r>
      <w:proofErr w:type="spellEnd"/>
    </w:p>
    <w:p w:rsidR="00863F8F" w:rsidRPr="00DE5488" w:rsidRDefault="00863F8F" w:rsidP="00DE5488">
      <w:pPr>
        <w:pStyle w:val="ResponseChoices"/>
      </w:pPr>
      <w:r w:rsidRPr="00DE5488">
        <w:t>6</w:t>
      </w:r>
      <w:r w:rsidR="00DE5488">
        <w:tab/>
      </w:r>
      <w:r w:rsidRPr="00DE5488">
        <w:t xml:space="preserve">or </w:t>
      </w:r>
      <w:proofErr w:type="gramStart"/>
      <w:r w:rsidRPr="00DE5488">
        <w:t>Something</w:t>
      </w:r>
      <w:proofErr w:type="gramEnd"/>
      <w:r w:rsidRPr="00DE5488">
        <w:t xml:space="preserve"> else </w:t>
      </w:r>
      <w:r w:rsidRPr="00904BD4">
        <w:rPr>
          <w:rStyle w:val="InstructionsChar"/>
        </w:rPr>
        <w:t>(SPECIFY</w:t>
      </w:r>
      <w:r w:rsidR="00DE5488" w:rsidRPr="00904BD4" w:rsidDel="00DE5488">
        <w:rPr>
          <w:rStyle w:val="InstructionsChar"/>
        </w:rPr>
        <w:t xml:space="preserve"> </w:t>
      </w:r>
      <w:r w:rsidRPr="00904BD4">
        <w:rPr>
          <w:rStyle w:val="InstructionsChar"/>
        </w:rPr>
        <w:t>_____)</w:t>
      </w:r>
    </w:p>
    <w:p w:rsidR="00863F8F" w:rsidRPr="00DE5488" w:rsidRDefault="00863F8F" w:rsidP="00904BD4">
      <w:pPr>
        <w:pStyle w:val="ResponseChoices"/>
      </w:pPr>
      <w:r w:rsidRPr="00DE5488">
        <w:t>98</w:t>
      </w:r>
      <w:r w:rsidR="00DE5488">
        <w:tab/>
      </w:r>
      <w:r w:rsidRPr="00DE5488">
        <w:t xml:space="preserve">Don’t know </w:t>
      </w:r>
      <w:r w:rsidRPr="00904BD4">
        <w:rPr>
          <w:rStyle w:val="InstructionsChar"/>
        </w:rPr>
        <w:t>(DO NOT READ)</w:t>
      </w:r>
    </w:p>
    <w:p w:rsidR="00F6701D" w:rsidRPr="00DE5488" w:rsidRDefault="00863F8F" w:rsidP="00904BD4">
      <w:pPr>
        <w:pStyle w:val="ResponseChoices"/>
      </w:pPr>
      <w:r w:rsidRPr="00DE5488">
        <w:t>99</w:t>
      </w:r>
      <w:r w:rsidR="00DE5488">
        <w:tab/>
      </w:r>
      <w:r w:rsidRPr="00DE5488">
        <w:t xml:space="preserve">Refused </w:t>
      </w:r>
      <w:r w:rsidRPr="00904BD4">
        <w:rPr>
          <w:rStyle w:val="InstructionsChar"/>
          <w:rFonts w:eastAsiaTheme="majorEastAsia"/>
        </w:rPr>
        <w:t>(DO NOT READ)</w:t>
      </w:r>
    </w:p>
    <w:p w:rsidR="00001DC4" w:rsidRDefault="00001DC4" w:rsidP="00904BD4">
      <w:pPr>
        <w:widowControl w:val="0"/>
        <w:spacing w:after="0" w:line="240" w:lineRule="auto"/>
        <w:rPr>
          <w:rFonts w:ascii="Verdana" w:hAnsi="Verdana"/>
          <w:b/>
          <w:bCs/>
          <w:sz w:val="18"/>
          <w:szCs w:val="18"/>
        </w:rPr>
      </w:pPr>
    </w:p>
    <w:p w:rsidR="00001DC4" w:rsidRDefault="00001DC4" w:rsidP="00C535A1">
      <w:pPr>
        <w:pStyle w:val="Instructions"/>
      </w:pPr>
      <w:r w:rsidRPr="006C1AA0">
        <w:t xml:space="preserve">ASK IF </w:t>
      </w:r>
      <w:r w:rsidR="00DE5488">
        <w:t>JEWISH</w:t>
      </w:r>
    </w:p>
    <w:p w:rsidR="00001DC4" w:rsidRPr="00DE5488" w:rsidRDefault="00001DC4" w:rsidP="00904BD4">
      <w:pPr>
        <w:pStyle w:val="QueStem"/>
      </w:pPr>
      <w:r w:rsidRPr="00904BD4">
        <w:t>QA89</w:t>
      </w:r>
      <w:r w:rsidRPr="00904BD4">
        <w:tab/>
        <w:t xml:space="preserve">What is your ethnicity? </w:t>
      </w:r>
      <w:r w:rsidRPr="00904BD4">
        <w:rPr>
          <w:rStyle w:val="InstructionsChar"/>
        </w:rPr>
        <w:t xml:space="preserve">(DO NOT READ RESPONSE CATEGORIES. PROBE WITH “Are you Ashkenazi, Sephardi, mixed ethnicity or another ethnicity? IF NEEDED”) </w:t>
      </w:r>
    </w:p>
    <w:p w:rsidR="00001DC4" w:rsidRPr="00015D04" w:rsidRDefault="00001DC4" w:rsidP="00001DC4">
      <w:pPr>
        <w:pStyle w:val="ResponseChoices"/>
        <w:ind w:left="0" w:firstLine="0"/>
      </w:pPr>
    </w:p>
    <w:p w:rsidR="00001DC4" w:rsidRPr="00DE5488" w:rsidRDefault="00001DC4" w:rsidP="00DE5488">
      <w:pPr>
        <w:pStyle w:val="ResponseChoices"/>
      </w:pPr>
      <w:r w:rsidRPr="00DE5488">
        <w:t>1</w:t>
      </w:r>
      <w:r w:rsidRPr="00DE5488">
        <w:tab/>
        <w:t>Ashkenazi</w:t>
      </w:r>
    </w:p>
    <w:p w:rsidR="00001DC4" w:rsidRPr="00DE5488" w:rsidRDefault="00001DC4" w:rsidP="00DE5488">
      <w:pPr>
        <w:pStyle w:val="ResponseChoices"/>
      </w:pPr>
      <w:r w:rsidRPr="00DE5488">
        <w:t>2</w:t>
      </w:r>
      <w:r w:rsidRPr="00DE5488">
        <w:tab/>
        <w:t>Sephardi</w:t>
      </w:r>
    </w:p>
    <w:p w:rsidR="00001DC4" w:rsidRPr="00DE5488" w:rsidRDefault="00001DC4" w:rsidP="00DE5488">
      <w:pPr>
        <w:pStyle w:val="ResponseChoices"/>
      </w:pPr>
      <w:r w:rsidRPr="00DE5488">
        <w:t>3</w:t>
      </w:r>
      <w:r w:rsidRPr="00DE5488">
        <w:tab/>
        <w:t xml:space="preserve">Mizrahi </w:t>
      </w:r>
    </w:p>
    <w:p w:rsidR="00001DC4" w:rsidRPr="00DE5488" w:rsidRDefault="00001DC4" w:rsidP="00DE5488">
      <w:pPr>
        <w:pStyle w:val="ResponseChoices"/>
      </w:pPr>
      <w:r w:rsidRPr="00DE5488">
        <w:t>4</w:t>
      </w:r>
      <w:r w:rsidRPr="00DE5488">
        <w:tab/>
        <w:t>Mixed ethnicity</w:t>
      </w:r>
    </w:p>
    <w:p w:rsidR="00001DC4" w:rsidRPr="00DE5488" w:rsidRDefault="00001DC4" w:rsidP="00DE5488">
      <w:pPr>
        <w:pStyle w:val="ResponseChoices"/>
      </w:pPr>
      <w:r w:rsidRPr="00DE5488">
        <w:t>OR</w:t>
      </w:r>
    </w:p>
    <w:p w:rsidR="00001DC4" w:rsidRPr="00DE5488" w:rsidRDefault="00001DC4" w:rsidP="00DE5488">
      <w:pPr>
        <w:pStyle w:val="ResponseChoices"/>
      </w:pPr>
      <w:r w:rsidRPr="00C8267C">
        <w:t>5</w:t>
      </w:r>
      <w:r w:rsidRPr="00C8267C">
        <w:tab/>
        <w:t xml:space="preserve">Other </w:t>
      </w:r>
      <w:r w:rsidRPr="00904BD4">
        <w:rPr>
          <w:rStyle w:val="InstructionsChar"/>
        </w:rPr>
        <w:t>(SPECIFY______)</w:t>
      </w:r>
    </w:p>
    <w:p w:rsidR="00001DC4" w:rsidRPr="00DE5488" w:rsidRDefault="00001DC4" w:rsidP="00DE5488">
      <w:pPr>
        <w:pStyle w:val="ResponseChoices"/>
      </w:pPr>
      <w:r w:rsidRPr="00DE5488">
        <w:t>98</w:t>
      </w:r>
      <w:r w:rsidRPr="00DE5488">
        <w:tab/>
        <w:t xml:space="preserve">Don’t know </w:t>
      </w:r>
      <w:r w:rsidRPr="00904BD4">
        <w:rPr>
          <w:rStyle w:val="InstructionsChar"/>
        </w:rPr>
        <w:t>(DO NOT READ)</w:t>
      </w:r>
    </w:p>
    <w:p w:rsidR="00001DC4" w:rsidRPr="00904BD4" w:rsidRDefault="00001DC4" w:rsidP="00904BD4">
      <w:pPr>
        <w:pStyle w:val="ResponseChoices"/>
        <w:rPr>
          <w:rStyle w:val="InstructionsChar"/>
        </w:rPr>
      </w:pPr>
      <w:r w:rsidRPr="00DE5488">
        <w:t>99</w:t>
      </w:r>
      <w:r w:rsidRPr="00DE5488">
        <w:tab/>
        <w:t xml:space="preserve">Refused </w:t>
      </w:r>
      <w:r w:rsidRPr="00904BD4">
        <w:rPr>
          <w:rStyle w:val="InstructionsChar"/>
        </w:rPr>
        <w:t>(DO NOT READ)</w:t>
      </w:r>
    </w:p>
    <w:p w:rsidR="00001DC4" w:rsidRPr="00904BD4" w:rsidRDefault="00001DC4" w:rsidP="00904BD4">
      <w:pPr>
        <w:pStyle w:val="ResponseChoices"/>
      </w:pPr>
    </w:p>
    <w:p w:rsidR="00001DC4" w:rsidRPr="00001DC4" w:rsidRDefault="002644C7" w:rsidP="00001DC4">
      <w:pPr>
        <w:pStyle w:val="Instructions"/>
      </w:pPr>
      <w:r>
        <w:br w:type="page"/>
      </w:r>
      <w:r w:rsidR="00001DC4">
        <w:t xml:space="preserve">ASK </w:t>
      </w:r>
      <w:r w:rsidR="00C937D4">
        <w:t>IF JEWISH</w:t>
      </w:r>
    </w:p>
    <w:p w:rsidR="00001DC4" w:rsidRPr="00015D04" w:rsidRDefault="00001DC4" w:rsidP="00001DC4">
      <w:pPr>
        <w:pStyle w:val="Instructions"/>
        <w:rPr>
          <w:b w:val="0"/>
        </w:rPr>
      </w:pPr>
      <w:r w:rsidRPr="00015D04">
        <w:rPr>
          <w:b w:val="0"/>
        </w:rPr>
        <w:t>QA90</w:t>
      </w:r>
      <w:r w:rsidRPr="00015D04">
        <w:rPr>
          <w:b w:val="0"/>
        </w:rPr>
        <w:tab/>
        <w:t xml:space="preserve">In what country was your father born? </w:t>
      </w:r>
    </w:p>
    <w:p w:rsidR="00001DC4" w:rsidRDefault="00001DC4" w:rsidP="00001DC4">
      <w:pPr>
        <w:pStyle w:val="Instructions"/>
        <w:rPr>
          <w:b w:val="0"/>
        </w:rPr>
      </w:pPr>
    </w:p>
    <w:p w:rsidR="00C8267C" w:rsidRPr="00904BD4" w:rsidRDefault="00C8267C" w:rsidP="00C8267C">
      <w:pPr>
        <w:pStyle w:val="Instructions"/>
      </w:pPr>
      <w:r w:rsidRPr="00C8267C">
        <w:t>[</w:t>
      </w:r>
      <w:r w:rsidR="00C535A1">
        <w:t xml:space="preserve">DO </w:t>
      </w:r>
      <w:r w:rsidRPr="00904BD4">
        <w:t>NOT READ]</w:t>
      </w:r>
    </w:p>
    <w:p w:rsidR="00001DC4" w:rsidRDefault="002644C7" w:rsidP="002644C7">
      <w:pPr>
        <w:pStyle w:val="Instructions"/>
        <w:numPr>
          <w:ilvl w:val="0"/>
          <w:numId w:val="21"/>
        </w:numPr>
        <w:rPr>
          <w:b w:val="0"/>
        </w:rPr>
      </w:pPr>
      <w:r>
        <w:rPr>
          <w:b w:val="0"/>
        </w:rPr>
        <w:t>Israel</w:t>
      </w:r>
    </w:p>
    <w:p w:rsidR="002644C7" w:rsidRDefault="002644C7" w:rsidP="002644C7">
      <w:pPr>
        <w:pStyle w:val="Instructions"/>
        <w:numPr>
          <w:ilvl w:val="0"/>
          <w:numId w:val="21"/>
        </w:numPr>
        <w:rPr>
          <w:b w:val="0"/>
        </w:rPr>
      </w:pPr>
      <w:r>
        <w:rPr>
          <w:b w:val="0"/>
        </w:rPr>
        <w:t>Ukraine</w:t>
      </w:r>
    </w:p>
    <w:p w:rsidR="002644C7" w:rsidRDefault="002644C7" w:rsidP="002644C7">
      <w:pPr>
        <w:pStyle w:val="Instructions"/>
        <w:numPr>
          <w:ilvl w:val="0"/>
          <w:numId w:val="21"/>
        </w:numPr>
        <w:rPr>
          <w:b w:val="0"/>
        </w:rPr>
      </w:pPr>
      <w:r>
        <w:rPr>
          <w:b w:val="0"/>
        </w:rPr>
        <w:t>Iran</w:t>
      </w:r>
    </w:p>
    <w:p w:rsidR="002644C7" w:rsidRDefault="002644C7" w:rsidP="002644C7">
      <w:pPr>
        <w:pStyle w:val="Instructions"/>
        <w:numPr>
          <w:ilvl w:val="0"/>
          <w:numId w:val="21"/>
        </w:numPr>
        <w:rPr>
          <w:b w:val="0"/>
        </w:rPr>
      </w:pPr>
      <w:r>
        <w:rPr>
          <w:b w:val="0"/>
        </w:rPr>
        <w:t>Algeria</w:t>
      </w:r>
    </w:p>
    <w:p w:rsidR="002644C7" w:rsidRDefault="002644C7" w:rsidP="002644C7">
      <w:pPr>
        <w:pStyle w:val="Instructions"/>
        <w:numPr>
          <w:ilvl w:val="0"/>
          <w:numId w:val="21"/>
        </w:numPr>
        <w:rPr>
          <w:b w:val="0"/>
        </w:rPr>
      </w:pPr>
      <w:r>
        <w:rPr>
          <w:b w:val="0"/>
        </w:rPr>
        <w:t>USA</w:t>
      </w:r>
    </w:p>
    <w:p w:rsidR="002644C7" w:rsidRDefault="002644C7" w:rsidP="002644C7">
      <w:pPr>
        <w:pStyle w:val="Instructions"/>
        <w:numPr>
          <w:ilvl w:val="0"/>
          <w:numId w:val="21"/>
        </w:numPr>
        <w:rPr>
          <w:b w:val="0"/>
        </w:rPr>
      </w:pPr>
      <w:r>
        <w:rPr>
          <w:b w:val="0"/>
        </w:rPr>
        <w:t>Ethiopia</w:t>
      </w:r>
    </w:p>
    <w:p w:rsidR="002644C7" w:rsidRDefault="002644C7" w:rsidP="002644C7">
      <w:pPr>
        <w:pStyle w:val="Instructions"/>
        <w:numPr>
          <w:ilvl w:val="0"/>
          <w:numId w:val="21"/>
        </w:numPr>
        <w:rPr>
          <w:b w:val="0"/>
        </w:rPr>
      </w:pPr>
      <w:r>
        <w:rPr>
          <w:b w:val="0"/>
        </w:rPr>
        <w:t>Belarus</w:t>
      </w:r>
    </w:p>
    <w:p w:rsidR="002644C7" w:rsidRDefault="002644C7" w:rsidP="002644C7">
      <w:pPr>
        <w:pStyle w:val="Instructions"/>
        <w:numPr>
          <w:ilvl w:val="0"/>
          <w:numId w:val="21"/>
        </w:numPr>
        <w:rPr>
          <w:b w:val="0"/>
        </w:rPr>
      </w:pPr>
      <w:r>
        <w:rPr>
          <w:b w:val="0"/>
        </w:rPr>
        <w:t>Turkey</w:t>
      </w:r>
    </w:p>
    <w:p w:rsidR="002644C7" w:rsidRDefault="002644C7" w:rsidP="002644C7">
      <w:pPr>
        <w:pStyle w:val="Instructions"/>
        <w:numPr>
          <w:ilvl w:val="0"/>
          <w:numId w:val="21"/>
        </w:numPr>
        <w:rPr>
          <w:b w:val="0"/>
        </w:rPr>
      </w:pPr>
      <w:r>
        <w:rPr>
          <w:b w:val="0"/>
        </w:rPr>
        <w:t>Libya</w:t>
      </w:r>
    </w:p>
    <w:p w:rsidR="002644C7" w:rsidRDefault="002644C7" w:rsidP="002644C7">
      <w:pPr>
        <w:pStyle w:val="Instructions"/>
        <w:numPr>
          <w:ilvl w:val="0"/>
          <w:numId w:val="21"/>
        </w:numPr>
        <w:rPr>
          <w:b w:val="0"/>
        </w:rPr>
      </w:pPr>
      <w:r>
        <w:rPr>
          <w:b w:val="0"/>
        </w:rPr>
        <w:t>Morocco</w:t>
      </w:r>
    </w:p>
    <w:p w:rsidR="002644C7" w:rsidRDefault="002644C7" w:rsidP="002644C7">
      <w:pPr>
        <w:pStyle w:val="Instructions"/>
        <w:numPr>
          <w:ilvl w:val="0"/>
          <w:numId w:val="21"/>
        </w:numPr>
        <w:rPr>
          <w:b w:val="0"/>
        </w:rPr>
      </w:pPr>
      <w:r>
        <w:rPr>
          <w:b w:val="0"/>
        </w:rPr>
        <w:t>Iraq</w:t>
      </w:r>
    </w:p>
    <w:p w:rsidR="002644C7" w:rsidRDefault="002644C7" w:rsidP="002644C7">
      <w:pPr>
        <w:pStyle w:val="Instructions"/>
        <w:numPr>
          <w:ilvl w:val="0"/>
          <w:numId w:val="21"/>
        </w:numPr>
        <w:rPr>
          <w:b w:val="0"/>
        </w:rPr>
      </w:pPr>
      <w:r>
        <w:rPr>
          <w:b w:val="0"/>
        </w:rPr>
        <w:t>Poland</w:t>
      </w:r>
    </w:p>
    <w:p w:rsidR="002644C7" w:rsidRDefault="002644C7" w:rsidP="002644C7">
      <w:pPr>
        <w:pStyle w:val="Instructions"/>
        <w:numPr>
          <w:ilvl w:val="0"/>
          <w:numId w:val="21"/>
        </w:numPr>
        <w:rPr>
          <w:b w:val="0"/>
        </w:rPr>
      </w:pPr>
      <w:r>
        <w:rPr>
          <w:b w:val="0"/>
        </w:rPr>
        <w:t>France</w:t>
      </w:r>
    </w:p>
    <w:p w:rsidR="002644C7" w:rsidRDefault="002644C7" w:rsidP="002644C7">
      <w:pPr>
        <w:pStyle w:val="Instructions"/>
        <w:numPr>
          <w:ilvl w:val="0"/>
          <w:numId w:val="21"/>
        </w:numPr>
        <w:rPr>
          <w:b w:val="0"/>
        </w:rPr>
      </w:pPr>
      <w:r>
        <w:rPr>
          <w:b w:val="0"/>
        </w:rPr>
        <w:t>Romania</w:t>
      </w:r>
    </w:p>
    <w:p w:rsidR="002644C7" w:rsidRDefault="002644C7" w:rsidP="002644C7">
      <w:pPr>
        <w:pStyle w:val="Instructions"/>
        <w:numPr>
          <w:ilvl w:val="0"/>
          <w:numId w:val="21"/>
        </w:numPr>
        <w:rPr>
          <w:b w:val="0"/>
        </w:rPr>
      </w:pPr>
      <w:r>
        <w:rPr>
          <w:b w:val="0"/>
        </w:rPr>
        <w:t>Russia</w:t>
      </w:r>
    </w:p>
    <w:p w:rsidR="002644C7" w:rsidRDefault="002644C7" w:rsidP="002644C7">
      <w:pPr>
        <w:pStyle w:val="Instructions"/>
        <w:numPr>
          <w:ilvl w:val="0"/>
          <w:numId w:val="21"/>
        </w:numPr>
        <w:rPr>
          <w:b w:val="0"/>
        </w:rPr>
      </w:pPr>
      <w:r>
        <w:rPr>
          <w:b w:val="0"/>
        </w:rPr>
        <w:t>Tunisia</w:t>
      </w:r>
    </w:p>
    <w:p w:rsidR="002644C7" w:rsidRDefault="002644C7" w:rsidP="002644C7">
      <w:pPr>
        <w:pStyle w:val="Instructions"/>
        <w:numPr>
          <w:ilvl w:val="0"/>
          <w:numId w:val="21"/>
        </w:numPr>
        <w:rPr>
          <w:b w:val="0"/>
        </w:rPr>
      </w:pPr>
      <w:r>
        <w:rPr>
          <w:b w:val="0"/>
        </w:rPr>
        <w:t>Yemen</w:t>
      </w:r>
    </w:p>
    <w:p w:rsidR="002644C7" w:rsidRDefault="002644C7" w:rsidP="002644C7">
      <w:pPr>
        <w:pStyle w:val="Instructions"/>
        <w:numPr>
          <w:ilvl w:val="0"/>
          <w:numId w:val="21"/>
        </w:numPr>
        <w:rPr>
          <w:b w:val="0"/>
        </w:rPr>
      </w:pPr>
      <w:r>
        <w:rPr>
          <w:b w:val="0"/>
        </w:rPr>
        <w:t>Other</w:t>
      </w:r>
    </w:p>
    <w:p w:rsidR="002644C7" w:rsidRDefault="002644C7" w:rsidP="002644C7">
      <w:pPr>
        <w:pStyle w:val="Instructions"/>
        <w:numPr>
          <w:ilvl w:val="0"/>
          <w:numId w:val="21"/>
        </w:numPr>
        <w:rPr>
          <w:b w:val="0"/>
        </w:rPr>
      </w:pPr>
      <w:r>
        <w:rPr>
          <w:b w:val="0"/>
        </w:rPr>
        <w:t>Hungary</w:t>
      </w:r>
    </w:p>
    <w:p w:rsidR="002644C7" w:rsidRDefault="002644C7" w:rsidP="002644C7">
      <w:pPr>
        <w:pStyle w:val="Instructions"/>
        <w:ind w:left="720"/>
        <w:rPr>
          <w:b w:val="0"/>
        </w:rPr>
      </w:pPr>
      <w:r w:rsidRPr="002644C7">
        <w:rPr>
          <w:b w:val="0"/>
        </w:rPr>
        <w:t>21</w:t>
      </w:r>
      <w:r>
        <w:rPr>
          <w:b w:val="0"/>
        </w:rPr>
        <w:tab/>
        <w:t>Georgia</w:t>
      </w:r>
    </w:p>
    <w:p w:rsidR="002644C7" w:rsidRDefault="002644C7" w:rsidP="002644C7">
      <w:pPr>
        <w:pStyle w:val="Instructions"/>
        <w:ind w:left="720"/>
        <w:rPr>
          <w:b w:val="0"/>
        </w:rPr>
      </w:pPr>
      <w:r>
        <w:rPr>
          <w:b w:val="0"/>
        </w:rPr>
        <w:t>22</w:t>
      </w:r>
      <w:r>
        <w:rPr>
          <w:b w:val="0"/>
        </w:rPr>
        <w:tab/>
        <w:t>Bulgaria</w:t>
      </w:r>
    </w:p>
    <w:p w:rsidR="002644C7" w:rsidRDefault="002644C7" w:rsidP="002644C7">
      <w:pPr>
        <w:pStyle w:val="Instructions"/>
        <w:ind w:left="720"/>
        <w:rPr>
          <w:b w:val="0"/>
        </w:rPr>
      </w:pPr>
      <w:r>
        <w:rPr>
          <w:b w:val="0"/>
        </w:rPr>
        <w:t>23</w:t>
      </w:r>
      <w:r>
        <w:rPr>
          <w:b w:val="0"/>
        </w:rPr>
        <w:tab/>
        <w:t>Azerbaijan</w:t>
      </w:r>
    </w:p>
    <w:p w:rsidR="002644C7" w:rsidRDefault="002644C7" w:rsidP="002644C7">
      <w:pPr>
        <w:pStyle w:val="Instructions"/>
        <w:ind w:left="720"/>
        <w:rPr>
          <w:b w:val="0"/>
        </w:rPr>
      </w:pPr>
      <w:r>
        <w:rPr>
          <w:b w:val="0"/>
        </w:rPr>
        <w:t>25</w:t>
      </w:r>
      <w:r>
        <w:rPr>
          <w:b w:val="0"/>
        </w:rPr>
        <w:tab/>
        <w:t>Moldova</w:t>
      </w:r>
    </w:p>
    <w:p w:rsidR="002644C7" w:rsidRDefault="002644C7" w:rsidP="002644C7">
      <w:pPr>
        <w:pStyle w:val="Instructions"/>
        <w:ind w:left="720"/>
        <w:rPr>
          <w:b w:val="0"/>
        </w:rPr>
      </w:pPr>
      <w:r>
        <w:rPr>
          <w:b w:val="0"/>
        </w:rPr>
        <w:t>26</w:t>
      </w:r>
      <w:r>
        <w:rPr>
          <w:b w:val="0"/>
        </w:rPr>
        <w:tab/>
        <w:t>Argentina</w:t>
      </w:r>
    </w:p>
    <w:p w:rsidR="002644C7" w:rsidRDefault="002644C7" w:rsidP="002644C7">
      <w:pPr>
        <w:pStyle w:val="Instructions"/>
        <w:ind w:left="720"/>
        <w:rPr>
          <w:b w:val="0"/>
        </w:rPr>
      </w:pPr>
      <w:r>
        <w:rPr>
          <w:b w:val="0"/>
        </w:rPr>
        <w:t>27</w:t>
      </w:r>
      <w:r>
        <w:rPr>
          <w:b w:val="0"/>
        </w:rPr>
        <w:tab/>
        <w:t>Uzbekistan</w:t>
      </w:r>
    </w:p>
    <w:p w:rsidR="002644C7" w:rsidRDefault="002644C7" w:rsidP="002644C7">
      <w:pPr>
        <w:pStyle w:val="Instructions"/>
        <w:ind w:left="720"/>
        <w:rPr>
          <w:b w:val="0"/>
        </w:rPr>
      </w:pPr>
      <w:r>
        <w:rPr>
          <w:b w:val="0"/>
        </w:rPr>
        <w:t>28</w:t>
      </w:r>
      <w:r>
        <w:rPr>
          <w:b w:val="0"/>
        </w:rPr>
        <w:tab/>
        <w:t>Czech Republic</w:t>
      </w:r>
    </w:p>
    <w:p w:rsidR="002644C7" w:rsidRDefault="002644C7" w:rsidP="002644C7">
      <w:pPr>
        <w:pStyle w:val="Instructions"/>
        <w:ind w:left="720"/>
        <w:rPr>
          <w:b w:val="0"/>
        </w:rPr>
      </w:pPr>
      <w:r>
        <w:rPr>
          <w:b w:val="0"/>
        </w:rPr>
        <w:t>30</w:t>
      </w:r>
      <w:r>
        <w:rPr>
          <w:b w:val="0"/>
        </w:rPr>
        <w:tab/>
        <w:t>Germany</w:t>
      </w:r>
    </w:p>
    <w:p w:rsidR="002644C7" w:rsidRDefault="002644C7" w:rsidP="002644C7">
      <w:pPr>
        <w:pStyle w:val="Instructions"/>
        <w:ind w:left="720"/>
        <w:rPr>
          <w:b w:val="0"/>
        </w:rPr>
      </w:pPr>
      <w:r>
        <w:rPr>
          <w:b w:val="0"/>
        </w:rPr>
        <w:t>31</w:t>
      </w:r>
      <w:r>
        <w:rPr>
          <w:b w:val="0"/>
        </w:rPr>
        <w:tab/>
        <w:t>Lithuania</w:t>
      </w:r>
    </w:p>
    <w:p w:rsidR="002644C7" w:rsidRDefault="002644C7" w:rsidP="002644C7">
      <w:pPr>
        <w:pStyle w:val="Instructions"/>
        <w:ind w:left="720"/>
        <w:rPr>
          <w:b w:val="0"/>
        </w:rPr>
      </w:pPr>
      <w:r>
        <w:rPr>
          <w:b w:val="0"/>
        </w:rPr>
        <w:t>33</w:t>
      </w:r>
      <w:r>
        <w:rPr>
          <w:b w:val="0"/>
        </w:rPr>
        <w:tab/>
        <w:t>England</w:t>
      </w:r>
    </w:p>
    <w:p w:rsidR="002644C7" w:rsidRDefault="002644C7" w:rsidP="002644C7">
      <w:pPr>
        <w:pStyle w:val="Instructions"/>
        <w:ind w:left="720"/>
        <w:rPr>
          <w:b w:val="0"/>
        </w:rPr>
      </w:pPr>
      <w:r>
        <w:rPr>
          <w:b w:val="0"/>
        </w:rPr>
        <w:t>38</w:t>
      </w:r>
      <w:r>
        <w:rPr>
          <w:b w:val="0"/>
        </w:rPr>
        <w:tab/>
        <w:t>Austria</w:t>
      </w:r>
    </w:p>
    <w:p w:rsidR="002644C7" w:rsidRDefault="002644C7" w:rsidP="002644C7">
      <w:pPr>
        <w:pStyle w:val="Instructions"/>
        <w:ind w:left="720"/>
        <w:rPr>
          <w:b w:val="0"/>
        </w:rPr>
      </w:pPr>
      <w:r>
        <w:rPr>
          <w:b w:val="0"/>
        </w:rPr>
        <w:t>40</w:t>
      </w:r>
      <w:r>
        <w:rPr>
          <w:b w:val="0"/>
        </w:rPr>
        <w:tab/>
        <w:t>Syria</w:t>
      </w:r>
    </w:p>
    <w:p w:rsidR="002644C7" w:rsidRDefault="002644C7" w:rsidP="002644C7">
      <w:pPr>
        <w:pStyle w:val="Instructions"/>
        <w:ind w:left="720"/>
        <w:rPr>
          <w:b w:val="0"/>
        </w:rPr>
      </w:pPr>
      <w:r>
        <w:rPr>
          <w:b w:val="0"/>
        </w:rPr>
        <w:t>45</w:t>
      </w:r>
      <w:r>
        <w:rPr>
          <w:b w:val="0"/>
        </w:rPr>
        <w:tab/>
        <w:t>Egypt</w:t>
      </w:r>
    </w:p>
    <w:p w:rsidR="002644C7" w:rsidRDefault="002644C7" w:rsidP="002644C7">
      <w:pPr>
        <w:pStyle w:val="Instructions"/>
        <w:ind w:left="720"/>
        <w:rPr>
          <w:b w:val="0"/>
        </w:rPr>
      </w:pPr>
      <w:r>
        <w:rPr>
          <w:b w:val="0"/>
        </w:rPr>
        <w:t>98</w:t>
      </w:r>
      <w:r>
        <w:rPr>
          <w:b w:val="0"/>
        </w:rPr>
        <w:tab/>
        <w:t>Don’t know</w:t>
      </w:r>
    </w:p>
    <w:p w:rsidR="002644C7" w:rsidRPr="002644C7" w:rsidRDefault="002644C7" w:rsidP="002644C7">
      <w:pPr>
        <w:pStyle w:val="Instructions"/>
        <w:ind w:left="720"/>
        <w:rPr>
          <w:b w:val="0"/>
        </w:rPr>
      </w:pPr>
      <w:r>
        <w:rPr>
          <w:b w:val="0"/>
        </w:rPr>
        <w:t>99</w:t>
      </w:r>
      <w:r>
        <w:rPr>
          <w:b w:val="0"/>
        </w:rPr>
        <w:tab/>
        <w:t>Refused</w:t>
      </w:r>
    </w:p>
    <w:p w:rsidR="00001DC4" w:rsidRPr="00015D04" w:rsidRDefault="00001DC4" w:rsidP="00001DC4">
      <w:pPr>
        <w:keepNext/>
        <w:spacing w:after="0" w:line="240" w:lineRule="auto"/>
        <w:rPr>
          <w:rFonts w:ascii="Verdana" w:hAnsi="Verdana"/>
          <w:b/>
          <w:bCs/>
          <w:sz w:val="18"/>
          <w:szCs w:val="18"/>
        </w:rPr>
      </w:pPr>
    </w:p>
    <w:p w:rsidR="00001DC4" w:rsidRDefault="00001DC4" w:rsidP="00001DC4">
      <w:pPr>
        <w:tabs>
          <w:tab w:val="left" w:pos="720"/>
          <w:tab w:val="left" w:pos="1440"/>
        </w:tabs>
        <w:spacing w:after="0" w:line="240" w:lineRule="auto"/>
        <w:rPr>
          <w:rFonts w:ascii="Verdana" w:hAnsi="Verdana"/>
          <w:b/>
          <w:sz w:val="18"/>
          <w:szCs w:val="18"/>
        </w:rPr>
      </w:pPr>
    </w:p>
    <w:p w:rsidR="00001DC4" w:rsidRPr="00001DC4" w:rsidRDefault="002644C7" w:rsidP="00C535A1">
      <w:pPr>
        <w:pStyle w:val="Instructions"/>
      </w:pPr>
      <w:r>
        <w:br w:type="page"/>
      </w:r>
      <w:r w:rsidR="00001DC4">
        <w:t xml:space="preserve">ASK </w:t>
      </w:r>
      <w:r w:rsidR="00C937D4">
        <w:t>IF JEWISH</w:t>
      </w:r>
    </w:p>
    <w:p w:rsidR="00001DC4" w:rsidRPr="00015D04" w:rsidRDefault="00001DC4" w:rsidP="00904BD4">
      <w:pPr>
        <w:pStyle w:val="QueStem"/>
      </w:pPr>
      <w:r w:rsidRPr="00015D04">
        <w:t>QA91</w:t>
      </w:r>
      <w:r w:rsidRPr="00015D04">
        <w:tab/>
        <w:t>In what country was your mother born?</w:t>
      </w:r>
      <w:r w:rsidRPr="00015D04">
        <w:rPr>
          <w:rStyle w:val="SourceListChar"/>
        </w:rPr>
        <w:t xml:space="preserve"> </w:t>
      </w:r>
    </w:p>
    <w:p w:rsidR="00001DC4" w:rsidRDefault="00001DC4" w:rsidP="00001DC4">
      <w:pPr>
        <w:tabs>
          <w:tab w:val="left" w:pos="720"/>
          <w:tab w:val="left" w:pos="1440"/>
        </w:tabs>
        <w:spacing w:after="0" w:line="240" w:lineRule="auto"/>
        <w:rPr>
          <w:rFonts w:ascii="Verdana" w:hAnsi="Verdana"/>
          <w:b/>
          <w:sz w:val="18"/>
          <w:szCs w:val="18"/>
        </w:rPr>
      </w:pPr>
    </w:p>
    <w:p w:rsidR="00C8267C" w:rsidRPr="00C8267C" w:rsidRDefault="00C8267C" w:rsidP="00904BD4">
      <w:pPr>
        <w:pStyle w:val="Instructions"/>
      </w:pPr>
      <w:r w:rsidRPr="00C8267C">
        <w:t>[</w:t>
      </w:r>
      <w:r w:rsidR="00C535A1">
        <w:t xml:space="preserve">DO </w:t>
      </w:r>
      <w:r w:rsidRPr="007F5A64">
        <w:t>NOT READ]</w:t>
      </w:r>
    </w:p>
    <w:p w:rsidR="002644C7" w:rsidRDefault="002644C7" w:rsidP="002644C7">
      <w:pPr>
        <w:pStyle w:val="Instructions"/>
        <w:numPr>
          <w:ilvl w:val="0"/>
          <w:numId w:val="23"/>
        </w:numPr>
        <w:rPr>
          <w:b w:val="0"/>
        </w:rPr>
      </w:pPr>
      <w:r>
        <w:rPr>
          <w:b w:val="0"/>
        </w:rPr>
        <w:t>Israel</w:t>
      </w:r>
    </w:p>
    <w:p w:rsidR="002644C7" w:rsidRDefault="002644C7" w:rsidP="002644C7">
      <w:pPr>
        <w:pStyle w:val="Instructions"/>
        <w:numPr>
          <w:ilvl w:val="0"/>
          <w:numId w:val="23"/>
        </w:numPr>
        <w:rPr>
          <w:b w:val="0"/>
        </w:rPr>
      </w:pPr>
      <w:r>
        <w:rPr>
          <w:b w:val="0"/>
        </w:rPr>
        <w:t>Ukraine</w:t>
      </w:r>
    </w:p>
    <w:p w:rsidR="002644C7" w:rsidRDefault="002644C7" w:rsidP="002644C7">
      <w:pPr>
        <w:pStyle w:val="Instructions"/>
        <w:numPr>
          <w:ilvl w:val="0"/>
          <w:numId w:val="23"/>
        </w:numPr>
        <w:rPr>
          <w:b w:val="0"/>
        </w:rPr>
      </w:pPr>
      <w:r>
        <w:rPr>
          <w:b w:val="0"/>
        </w:rPr>
        <w:t>Iran</w:t>
      </w:r>
    </w:p>
    <w:p w:rsidR="002644C7" w:rsidRDefault="002644C7" w:rsidP="002644C7">
      <w:pPr>
        <w:pStyle w:val="Instructions"/>
        <w:numPr>
          <w:ilvl w:val="0"/>
          <w:numId w:val="23"/>
        </w:numPr>
        <w:rPr>
          <w:b w:val="0"/>
        </w:rPr>
      </w:pPr>
      <w:r>
        <w:rPr>
          <w:b w:val="0"/>
        </w:rPr>
        <w:t>Algeria</w:t>
      </w:r>
    </w:p>
    <w:p w:rsidR="002644C7" w:rsidRDefault="002644C7" w:rsidP="002644C7">
      <w:pPr>
        <w:pStyle w:val="Instructions"/>
        <w:numPr>
          <w:ilvl w:val="0"/>
          <w:numId w:val="23"/>
        </w:numPr>
        <w:rPr>
          <w:b w:val="0"/>
        </w:rPr>
      </w:pPr>
      <w:r>
        <w:rPr>
          <w:b w:val="0"/>
        </w:rPr>
        <w:t>USA</w:t>
      </w:r>
    </w:p>
    <w:p w:rsidR="002644C7" w:rsidRDefault="002644C7" w:rsidP="002644C7">
      <w:pPr>
        <w:pStyle w:val="Instructions"/>
        <w:numPr>
          <w:ilvl w:val="0"/>
          <w:numId w:val="23"/>
        </w:numPr>
        <w:rPr>
          <w:b w:val="0"/>
        </w:rPr>
      </w:pPr>
      <w:r>
        <w:rPr>
          <w:b w:val="0"/>
        </w:rPr>
        <w:t>Ethiopia</w:t>
      </w:r>
    </w:p>
    <w:p w:rsidR="002644C7" w:rsidRDefault="002644C7" w:rsidP="002644C7">
      <w:pPr>
        <w:pStyle w:val="Instructions"/>
        <w:numPr>
          <w:ilvl w:val="0"/>
          <w:numId w:val="23"/>
        </w:numPr>
        <w:rPr>
          <w:b w:val="0"/>
        </w:rPr>
      </w:pPr>
      <w:r>
        <w:rPr>
          <w:b w:val="0"/>
        </w:rPr>
        <w:t>Belarus</w:t>
      </w:r>
    </w:p>
    <w:p w:rsidR="002644C7" w:rsidRDefault="002644C7" w:rsidP="002644C7">
      <w:pPr>
        <w:pStyle w:val="Instructions"/>
        <w:numPr>
          <w:ilvl w:val="0"/>
          <w:numId w:val="23"/>
        </w:numPr>
        <w:rPr>
          <w:b w:val="0"/>
        </w:rPr>
      </w:pPr>
      <w:r>
        <w:rPr>
          <w:b w:val="0"/>
        </w:rPr>
        <w:t>Turkey</w:t>
      </w:r>
    </w:p>
    <w:p w:rsidR="002644C7" w:rsidRDefault="002644C7" w:rsidP="002644C7">
      <w:pPr>
        <w:pStyle w:val="Instructions"/>
        <w:numPr>
          <w:ilvl w:val="0"/>
          <w:numId w:val="23"/>
        </w:numPr>
        <w:rPr>
          <w:b w:val="0"/>
        </w:rPr>
      </w:pPr>
      <w:r>
        <w:rPr>
          <w:b w:val="0"/>
        </w:rPr>
        <w:t>Libya</w:t>
      </w:r>
    </w:p>
    <w:p w:rsidR="002644C7" w:rsidRDefault="002644C7" w:rsidP="002644C7">
      <w:pPr>
        <w:pStyle w:val="Instructions"/>
        <w:numPr>
          <w:ilvl w:val="0"/>
          <w:numId w:val="23"/>
        </w:numPr>
        <w:rPr>
          <w:b w:val="0"/>
        </w:rPr>
      </w:pPr>
      <w:r>
        <w:rPr>
          <w:b w:val="0"/>
        </w:rPr>
        <w:t>Morocco</w:t>
      </w:r>
    </w:p>
    <w:p w:rsidR="002644C7" w:rsidRDefault="002644C7" w:rsidP="002644C7">
      <w:pPr>
        <w:pStyle w:val="Instructions"/>
        <w:numPr>
          <w:ilvl w:val="0"/>
          <w:numId w:val="23"/>
        </w:numPr>
        <w:rPr>
          <w:b w:val="0"/>
        </w:rPr>
      </w:pPr>
      <w:r>
        <w:rPr>
          <w:b w:val="0"/>
        </w:rPr>
        <w:t>Iraq</w:t>
      </w:r>
    </w:p>
    <w:p w:rsidR="002644C7" w:rsidRDefault="002644C7" w:rsidP="002644C7">
      <w:pPr>
        <w:pStyle w:val="Instructions"/>
        <w:numPr>
          <w:ilvl w:val="0"/>
          <w:numId w:val="23"/>
        </w:numPr>
        <w:rPr>
          <w:b w:val="0"/>
        </w:rPr>
      </w:pPr>
      <w:r>
        <w:rPr>
          <w:b w:val="0"/>
        </w:rPr>
        <w:t>Poland</w:t>
      </w:r>
    </w:p>
    <w:p w:rsidR="002644C7" w:rsidRDefault="002644C7" w:rsidP="002644C7">
      <w:pPr>
        <w:pStyle w:val="Instructions"/>
        <w:numPr>
          <w:ilvl w:val="0"/>
          <w:numId w:val="23"/>
        </w:numPr>
        <w:rPr>
          <w:b w:val="0"/>
        </w:rPr>
      </w:pPr>
      <w:r>
        <w:rPr>
          <w:b w:val="0"/>
        </w:rPr>
        <w:t>France</w:t>
      </w:r>
    </w:p>
    <w:p w:rsidR="002644C7" w:rsidRDefault="002644C7" w:rsidP="002644C7">
      <w:pPr>
        <w:pStyle w:val="Instructions"/>
        <w:numPr>
          <w:ilvl w:val="0"/>
          <w:numId w:val="23"/>
        </w:numPr>
        <w:rPr>
          <w:b w:val="0"/>
        </w:rPr>
      </w:pPr>
      <w:r>
        <w:rPr>
          <w:b w:val="0"/>
        </w:rPr>
        <w:t>Romania</w:t>
      </w:r>
    </w:p>
    <w:p w:rsidR="002644C7" w:rsidRDefault="002644C7" w:rsidP="002644C7">
      <w:pPr>
        <w:pStyle w:val="Instructions"/>
        <w:numPr>
          <w:ilvl w:val="0"/>
          <w:numId w:val="23"/>
        </w:numPr>
        <w:rPr>
          <w:b w:val="0"/>
        </w:rPr>
      </w:pPr>
      <w:r>
        <w:rPr>
          <w:b w:val="0"/>
        </w:rPr>
        <w:t>Russia</w:t>
      </w:r>
    </w:p>
    <w:p w:rsidR="002644C7" w:rsidRDefault="002644C7" w:rsidP="002644C7">
      <w:pPr>
        <w:pStyle w:val="Instructions"/>
        <w:numPr>
          <w:ilvl w:val="0"/>
          <w:numId w:val="23"/>
        </w:numPr>
        <w:rPr>
          <w:b w:val="0"/>
        </w:rPr>
      </w:pPr>
      <w:r>
        <w:rPr>
          <w:b w:val="0"/>
        </w:rPr>
        <w:t>Tunisia</w:t>
      </w:r>
    </w:p>
    <w:p w:rsidR="002644C7" w:rsidRDefault="002644C7" w:rsidP="002644C7">
      <w:pPr>
        <w:pStyle w:val="Instructions"/>
        <w:numPr>
          <w:ilvl w:val="0"/>
          <w:numId w:val="23"/>
        </w:numPr>
        <w:rPr>
          <w:b w:val="0"/>
        </w:rPr>
      </w:pPr>
      <w:r>
        <w:rPr>
          <w:b w:val="0"/>
        </w:rPr>
        <w:t>Yemen</w:t>
      </w:r>
    </w:p>
    <w:p w:rsidR="002644C7" w:rsidRDefault="002644C7" w:rsidP="002644C7">
      <w:pPr>
        <w:pStyle w:val="Instructions"/>
        <w:numPr>
          <w:ilvl w:val="0"/>
          <w:numId w:val="23"/>
        </w:numPr>
        <w:rPr>
          <w:b w:val="0"/>
        </w:rPr>
      </w:pPr>
      <w:r>
        <w:rPr>
          <w:b w:val="0"/>
        </w:rPr>
        <w:t>Other</w:t>
      </w:r>
    </w:p>
    <w:p w:rsidR="002644C7" w:rsidRDefault="002644C7" w:rsidP="002644C7">
      <w:pPr>
        <w:pStyle w:val="Instructions"/>
        <w:numPr>
          <w:ilvl w:val="0"/>
          <w:numId w:val="23"/>
        </w:numPr>
        <w:rPr>
          <w:b w:val="0"/>
        </w:rPr>
      </w:pPr>
      <w:r>
        <w:rPr>
          <w:b w:val="0"/>
        </w:rPr>
        <w:t>Hungary</w:t>
      </w:r>
    </w:p>
    <w:p w:rsidR="002644C7" w:rsidRDefault="002644C7" w:rsidP="002644C7">
      <w:pPr>
        <w:pStyle w:val="Instructions"/>
        <w:ind w:left="720"/>
        <w:rPr>
          <w:b w:val="0"/>
        </w:rPr>
      </w:pPr>
      <w:r w:rsidRPr="002644C7">
        <w:rPr>
          <w:b w:val="0"/>
        </w:rPr>
        <w:t>21</w:t>
      </w:r>
      <w:r>
        <w:rPr>
          <w:b w:val="0"/>
        </w:rPr>
        <w:tab/>
        <w:t>Georgia</w:t>
      </w:r>
    </w:p>
    <w:p w:rsidR="002644C7" w:rsidRDefault="002644C7" w:rsidP="002644C7">
      <w:pPr>
        <w:pStyle w:val="Instructions"/>
        <w:ind w:left="720"/>
        <w:rPr>
          <w:b w:val="0"/>
        </w:rPr>
      </w:pPr>
      <w:r>
        <w:rPr>
          <w:b w:val="0"/>
        </w:rPr>
        <w:t>22</w:t>
      </w:r>
      <w:r>
        <w:rPr>
          <w:b w:val="0"/>
        </w:rPr>
        <w:tab/>
        <w:t>Bulgaria</w:t>
      </w:r>
    </w:p>
    <w:p w:rsidR="002644C7" w:rsidRDefault="002644C7" w:rsidP="002644C7">
      <w:pPr>
        <w:pStyle w:val="Instructions"/>
        <w:ind w:left="720"/>
        <w:rPr>
          <w:b w:val="0"/>
        </w:rPr>
      </w:pPr>
      <w:r>
        <w:rPr>
          <w:b w:val="0"/>
        </w:rPr>
        <w:t>23</w:t>
      </w:r>
      <w:r>
        <w:rPr>
          <w:b w:val="0"/>
        </w:rPr>
        <w:tab/>
        <w:t>Azerbaijan</w:t>
      </w:r>
    </w:p>
    <w:p w:rsidR="002644C7" w:rsidRDefault="002644C7" w:rsidP="002644C7">
      <w:pPr>
        <w:pStyle w:val="Instructions"/>
        <w:ind w:left="720"/>
        <w:rPr>
          <w:b w:val="0"/>
        </w:rPr>
      </w:pPr>
      <w:r>
        <w:rPr>
          <w:b w:val="0"/>
        </w:rPr>
        <w:t>25</w:t>
      </w:r>
      <w:r>
        <w:rPr>
          <w:b w:val="0"/>
        </w:rPr>
        <w:tab/>
        <w:t>Moldova</w:t>
      </w:r>
    </w:p>
    <w:p w:rsidR="002644C7" w:rsidRDefault="002644C7" w:rsidP="002644C7">
      <w:pPr>
        <w:pStyle w:val="Instructions"/>
        <w:ind w:left="720"/>
        <w:rPr>
          <w:b w:val="0"/>
        </w:rPr>
      </w:pPr>
      <w:r>
        <w:rPr>
          <w:b w:val="0"/>
        </w:rPr>
        <w:t>26</w:t>
      </w:r>
      <w:r>
        <w:rPr>
          <w:b w:val="0"/>
        </w:rPr>
        <w:tab/>
        <w:t>Argentina</w:t>
      </w:r>
    </w:p>
    <w:p w:rsidR="002644C7" w:rsidRDefault="002644C7" w:rsidP="002644C7">
      <w:pPr>
        <w:pStyle w:val="Instructions"/>
        <w:ind w:left="720"/>
        <w:rPr>
          <w:b w:val="0"/>
        </w:rPr>
      </w:pPr>
      <w:r>
        <w:rPr>
          <w:b w:val="0"/>
        </w:rPr>
        <w:t>27</w:t>
      </w:r>
      <w:r>
        <w:rPr>
          <w:b w:val="0"/>
        </w:rPr>
        <w:tab/>
        <w:t>Uzbekistan</w:t>
      </w:r>
    </w:p>
    <w:p w:rsidR="002644C7" w:rsidRDefault="002644C7" w:rsidP="002644C7">
      <w:pPr>
        <w:pStyle w:val="Instructions"/>
        <w:ind w:left="720"/>
        <w:rPr>
          <w:b w:val="0"/>
        </w:rPr>
      </w:pPr>
      <w:r>
        <w:rPr>
          <w:b w:val="0"/>
        </w:rPr>
        <w:t>28</w:t>
      </w:r>
      <w:r>
        <w:rPr>
          <w:b w:val="0"/>
        </w:rPr>
        <w:tab/>
        <w:t>Czech Republic</w:t>
      </w:r>
    </w:p>
    <w:p w:rsidR="002644C7" w:rsidRDefault="002644C7" w:rsidP="002644C7">
      <w:pPr>
        <w:pStyle w:val="Instructions"/>
        <w:ind w:left="720"/>
        <w:rPr>
          <w:b w:val="0"/>
        </w:rPr>
      </w:pPr>
      <w:r>
        <w:rPr>
          <w:b w:val="0"/>
        </w:rPr>
        <w:t>30</w:t>
      </w:r>
      <w:r>
        <w:rPr>
          <w:b w:val="0"/>
        </w:rPr>
        <w:tab/>
        <w:t>Germany</w:t>
      </w:r>
    </w:p>
    <w:p w:rsidR="002644C7" w:rsidRDefault="002644C7" w:rsidP="002644C7">
      <w:pPr>
        <w:pStyle w:val="Instructions"/>
        <w:ind w:left="720"/>
        <w:rPr>
          <w:b w:val="0"/>
        </w:rPr>
      </w:pPr>
      <w:r>
        <w:rPr>
          <w:b w:val="0"/>
        </w:rPr>
        <w:t>31</w:t>
      </w:r>
      <w:r>
        <w:rPr>
          <w:b w:val="0"/>
        </w:rPr>
        <w:tab/>
        <w:t>Lithuania</w:t>
      </w:r>
    </w:p>
    <w:p w:rsidR="002644C7" w:rsidRDefault="002644C7" w:rsidP="002644C7">
      <w:pPr>
        <w:pStyle w:val="Instructions"/>
        <w:ind w:left="720"/>
        <w:rPr>
          <w:b w:val="0"/>
        </w:rPr>
      </w:pPr>
      <w:r>
        <w:rPr>
          <w:b w:val="0"/>
        </w:rPr>
        <w:t>33</w:t>
      </w:r>
      <w:r>
        <w:rPr>
          <w:b w:val="0"/>
        </w:rPr>
        <w:tab/>
        <w:t>England</w:t>
      </w:r>
    </w:p>
    <w:p w:rsidR="002644C7" w:rsidRDefault="002644C7" w:rsidP="002644C7">
      <w:pPr>
        <w:pStyle w:val="Instructions"/>
        <w:ind w:left="720"/>
        <w:rPr>
          <w:b w:val="0"/>
        </w:rPr>
      </w:pPr>
      <w:r>
        <w:rPr>
          <w:b w:val="0"/>
        </w:rPr>
        <w:t>38</w:t>
      </w:r>
      <w:r>
        <w:rPr>
          <w:b w:val="0"/>
        </w:rPr>
        <w:tab/>
        <w:t>Austria</w:t>
      </w:r>
    </w:p>
    <w:p w:rsidR="002644C7" w:rsidRDefault="002644C7" w:rsidP="002644C7">
      <w:pPr>
        <w:pStyle w:val="Instructions"/>
        <w:ind w:left="720"/>
        <w:rPr>
          <w:b w:val="0"/>
        </w:rPr>
      </w:pPr>
      <w:r>
        <w:rPr>
          <w:b w:val="0"/>
        </w:rPr>
        <w:t>40</w:t>
      </w:r>
      <w:r>
        <w:rPr>
          <w:b w:val="0"/>
        </w:rPr>
        <w:tab/>
        <w:t>Syria</w:t>
      </w:r>
    </w:p>
    <w:p w:rsidR="002644C7" w:rsidRDefault="002644C7" w:rsidP="002644C7">
      <w:pPr>
        <w:pStyle w:val="Instructions"/>
        <w:ind w:left="720"/>
        <w:rPr>
          <w:b w:val="0"/>
        </w:rPr>
      </w:pPr>
      <w:r>
        <w:rPr>
          <w:b w:val="0"/>
        </w:rPr>
        <w:t>45</w:t>
      </w:r>
      <w:r>
        <w:rPr>
          <w:b w:val="0"/>
        </w:rPr>
        <w:tab/>
        <w:t>Egypt</w:t>
      </w:r>
    </w:p>
    <w:p w:rsidR="002644C7" w:rsidRDefault="002644C7" w:rsidP="002644C7">
      <w:pPr>
        <w:pStyle w:val="Instructions"/>
        <w:ind w:left="720"/>
        <w:rPr>
          <w:b w:val="0"/>
        </w:rPr>
      </w:pPr>
      <w:r>
        <w:rPr>
          <w:b w:val="0"/>
        </w:rPr>
        <w:t>98</w:t>
      </w:r>
      <w:r>
        <w:rPr>
          <w:b w:val="0"/>
        </w:rPr>
        <w:tab/>
        <w:t>Don’t know</w:t>
      </w:r>
    </w:p>
    <w:p w:rsidR="002644C7" w:rsidRPr="002644C7" w:rsidRDefault="002644C7" w:rsidP="002644C7">
      <w:pPr>
        <w:pStyle w:val="Instructions"/>
        <w:ind w:left="720"/>
        <w:rPr>
          <w:b w:val="0"/>
        </w:rPr>
      </w:pPr>
      <w:r>
        <w:rPr>
          <w:b w:val="0"/>
        </w:rPr>
        <w:t>99</w:t>
      </w:r>
      <w:r>
        <w:rPr>
          <w:b w:val="0"/>
        </w:rPr>
        <w:tab/>
        <w:t>Refused</w:t>
      </w:r>
    </w:p>
    <w:p w:rsidR="00001DC4" w:rsidRPr="00015D04" w:rsidRDefault="00001DC4" w:rsidP="00001DC4">
      <w:pPr>
        <w:pStyle w:val="Instructions"/>
      </w:pPr>
    </w:p>
    <w:p w:rsidR="00001DC4" w:rsidRPr="00015D04" w:rsidRDefault="00001DC4" w:rsidP="00001DC4">
      <w:pPr>
        <w:spacing w:after="0" w:line="240" w:lineRule="auto"/>
        <w:rPr>
          <w:rFonts w:ascii="Verdana" w:hAnsi="Verdana"/>
          <w:b/>
          <w:sz w:val="18"/>
          <w:szCs w:val="18"/>
        </w:rPr>
      </w:pPr>
    </w:p>
    <w:p w:rsidR="00001DC4" w:rsidRPr="00015D04" w:rsidRDefault="00001DC4" w:rsidP="00001DC4">
      <w:pPr>
        <w:spacing w:after="0" w:line="240" w:lineRule="auto"/>
        <w:rPr>
          <w:rFonts w:ascii="Verdana" w:hAnsi="Verdana"/>
          <w:sz w:val="18"/>
          <w:szCs w:val="18"/>
        </w:rPr>
      </w:pPr>
    </w:p>
    <w:p w:rsidR="00001DC4" w:rsidRPr="00333AD9" w:rsidRDefault="00001DC4" w:rsidP="00904BD4">
      <w:pPr>
        <w:pStyle w:val="Instructions"/>
        <w:rPr>
          <w:rStyle w:val="QueStemChar"/>
          <w:b w:val="0"/>
        </w:rPr>
      </w:pPr>
    </w:p>
    <w:p w:rsidR="00C53033" w:rsidRPr="00C53033" w:rsidRDefault="00C53033" w:rsidP="009E0F50">
      <w:pPr>
        <w:pStyle w:val="Instructions"/>
        <w:rPr>
          <w:rStyle w:val="QueStemChar"/>
        </w:rPr>
      </w:pPr>
      <w:r w:rsidRPr="00333AD9">
        <w:rPr>
          <w:rStyle w:val="QueStemChar"/>
        </w:rPr>
        <w:t xml:space="preserve">ASK </w:t>
      </w:r>
      <w:r w:rsidR="00C937D4" w:rsidRPr="00333AD9">
        <w:rPr>
          <w:rStyle w:val="QueStemChar"/>
        </w:rPr>
        <w:t>IF JEWISH OR DRUZE</w:t>
      </w:r>
    </w:p>
    <w:p w:rsidR="00001DC4" w:rsidRPr="00015D04" w:rsidRDefault="00C53033" w:rsidP="00904BD4">
      <w:pPr>
        <w:pStyle w:val="QueStem"/>
      </w:pPr>
      <w:r w:rsidRPr="00904BD4">
        <w:t>Q</w:t>
      </w:r>
      <w:r w:rsidR="00001DC4" w:rsidRPr="00904BD4">
        <w:t>92</w:t>
      </w:r>
      <w:r w:rsidRPr="00904BD4">
        <w:t>cmb</w:t>
      </w:r>
      <w:r w:rsidR="00001DC4" w:rsidRPr="00904BD4">
        <w:tab/>
        <w:t>Are you currently on active duty in the army, or have you served in the army in the past?</w:t>
      </w:r>
      <w:r w:rsidR="00001DC4" w:rsidRPr="00015D04">
        <w:t xml:space="preserve"> </w:t>
      </w:r>
    </w:p>
    <w:p w:rsidR="00001DC4" w:rsidRPr="00015D04" w:rsidRDefault="00001DC4" w:rsidP="00001DC4">
      <w:pPr>
        <w:pStyle w:val="ResponseChoices"/>
        <w:ind w:left="0" w:firstLine="0"/>
      </w:pPr>
    </w:p>
    <w:p w:rsidR="00001DC4" w:rsidRPr="00333AD9" w:rsidRDefault="00001DC4" w:rsidP="00333AD9">
      <w:pPr>
        <w:pStyle w:val="ResponseChoices"/>
      </w:pPr>
      <w:r w:rsidRPr="00333AD9">
        <w:t>1</w:t>
      </w:r>
      <w:r w:rsidRPr="00333AD9">
        <w:tab/>
        <w:t>Currently on active duty</w:t>
      </w:r>
    </w:p>
    <w:p w:rsidR="00001DC4" w:rsidRPr="00333AD9" w:rsidRDefault="00001DC4" w:rsidP="00333AD9">
      <w:pPr>
        <w:pStyle w:val="ResponseChoices"/>
      </w:pPr>
      <w:r w:rsidRPr="00333AD9">
        <w:t>2</w:t>
      </w:r>
      <w:r w:rsidRPr="00333AD9">
        <w:tab/>
        <w:t>Have served in the past</w:t>
      </w:r>
    </w:p>
    <w:p w:rsidR="00001DC4" w:rsidRPr="00333AD9" w:rsidRDefault="00001DC4" w:rsidP="00333AD9">
      <w:pPr>
        <w:pStyle w:val="ResponseChoices"/>
      </w:pPr>
      <w:r w:rsidRPr="00333AD9">
        <w:t>3</w:t>
      </w:r>
      <w:r w:rsidRPr="00333AD9">
        <w:tab/>
        <w:t>No</w:t>
      </w:r>
    </w:p>
    <w:p w:rsidR="00001DC4" w:rsidRPr="00333AD9" w:rsidRDefault="00001DC4" w:rsidP="00333AD9">
      <w:pPr>
        <w:pStyle w:val="ResponseChoices"/>
      </w:pPr>
      <w:r w:rsidRPr="00333AD9">
        <w:t>98</w:t>
      </w:r>
      <w:r w:rsidRPr="00333AD9">
        <w:tab/>
        <w:t>Don’t know</w:t>
      </w:r>
      <w:r w:rsidRPr="00904BD4">
        <w:rPr>
          <w:rStyle w:val="InstructionsChar"/>
        </w:rPr>
        <w:t xml:space="preserve"> (DO NOT READ)</w:t>
      </w:r>
    </w:p>
    <w:p w:rsidR="00001DC4" w:rsidRPr="00904BD4" w:rsidRDefault="00001DC4" w:rsidP="00904BD4">
      <w:pPr>
        <w:pStyle w:val="ResponseChoices"/>
        <w:rPr>
          <w:rStyle w:val="InstructionsChar"/>
        </w:rPr>
      </w:pPr>
      <w:r w:rsidRPr="00333AD9">
        <w:t>99</w:t>
      </w:r>
      <w:r w:rsidRPr="00333AD9">
        <w:tab/>
        <w:t xml:space="preserve">Refused </w:t>
      </w:r>
      <w:r w:rsidRPr="00904BD4">
        <w:rPr>
          <w:rStyle w:val="InstructionsChar"/>
        </w:rPr>
        <w:t>(DO NOT READ)</w:t>
      </w:r>
    </w:p>
    <w:p w:rsidR="00C53033" w:rsidRDefault="00C53033" w:rsidP="00C53033">
      <w:pPr>
        <w:pStyle w:val="ResponseChoices"/>
        <w:ind w:left="0" w:firstLine="0"/>
        <w:rPr>
          <w:b/>
        </w:rPr>
      </w:pPr>
    </w:p>
    <w:p w:rsidR="00C53033" w:rsidRDefault="002644C7" w:rsidP="009E0F50">
      <w:pPr>
        <w:pStyle w:val="Instructions"/>
      </w:pPr>
      <w:r>
        <w:br w:type="page"/>
      </w:r>
      <w:r w:rsidR="00C53033" w:rsidRPr="006C1AA0">
        <w:t xml:space="preserve">ASK IF </w:t>
      </w:r>
      <w:r w:rsidR="00C937D4">
        <w:t>JEWISH</w:t>
      </w:r>
    </w:p>
    <w:p w:rsidR="00C53033" w:rsidRPr="00015D04" w:rsidRDefault="00C53033" w:rsidP="00C53033">
      <w:pPr>
        <w:pStyle w:val="ResponseChoices"/>
        <w:ind w:left="720"/>
      </w:pPr>
      <w:r w:rsidRPr="00015D04">
        <w:rPr>
          <w:rStyle w:val="QueStemChar"/>
        </w:rPr>
        <w:t>QA94</w:t>
      </w:r>
      <w:r w:rsidRPr="00015D04">
        <w:rPr>
          <w:rStyle w:val="QueStemChar"/>
        </w:rPr>
        <w:tab/>
        <w:t>How accurately does the term “Zionist” describe you? Very accurately, somewhat accurately, not too accurately, not at all</w:t>
      </w:r>
      <w:r w:rsidRPr="00015D04">
        <w:t xml:space="preserve"> </w:t>
      </w:r>
    </w:p>
    <w:p w:rsidR="00C53033" w:rsidRPr="00015D04" w:rsidRDefault="00C53033" w:rsidP="00C53033">
      <w:pPr>
        <w:pStyle w:val="ResponseChoices"/>
        <w:ind w:left="0" w:firstLine="0"/>
      </w:pPr>
    </w:p>
    <w:p w:rsidR="00C53033" w:rsidRPr="0093409F" w:rsidRDefault="00C53033" w:rsidP="0093409F">
      <w:pPr>
        <w:pStyle w:val="ResponseChoices"/>
      </w:pPr>
      <w:r w:rsidRPr="0093409F">
        <w:t>1</w:t>
      </w:r>
      <w:r w:rsidRPr="0093409F">
        <w:tab/>
        <w:t>Very accurately</w:t>
      </w:r>
    </w:p>
    <w:p w:rsidR="00C53033" w:rsidRPr="0093409F" w:rsidRDefault="00C53033" w:rsidP="0093409F">
      <w:pPr>
        <w:pStyle w:val="ResponseChoices"/>
      </w:pPr>
      <w:r w:rsidRPr="0093409F">
        <w:t>2</w:t>
      </w:r>
      <w:r w:rsidRPr="0093409F">
        <w:tab/>
        <w:t>Somewhat accurately</w:t>
      </w:r>
    </w:p>
    <w:p w:rsidR="00C53033" w:rsidRPr="0093409F" w:rsidRDefault="00C53033" w:rsidP="0093409F">
      <w:pPr>
        <w:pStyle w:val="ResponseChoices"/>
      </w:pPr>
      <w:r w:rsidRPr="0093409F">
        <w:t>3</w:t>
      </w:r>
      <w:r w:rsidRPr="0093409F">
        <w:tab/>
        <w:t>Not too accurately</w:t>
      </w:r>
    </w:p>
    <w:p w:rsidR="00C53033" w:rsidRPr="00333AD9" w:rsidRDefault="00C53033" w:rsidP="0093409F">
      <w:pPr>
        <w:pStyle w:val="ResponseChoices"/>
      </w:pPr>
      <w:r w:rsidRPr="00333AD9">
        <w:t>4</w:t>
      </w:r>
      <w:r w:rsidRPr="00333AD9">
        <w:tab/>
        <w:t>Not at all</w:t>
      </w:r>
    </w:p>
    <w:p w:rsidR="00C53033" w:rsidRPr="0093409F" w:rsidRDefault="00C53033" w:rsidP="0093409F">
      <w:pPr>
        <w:pStyle w:val="ResponseChoices"/>
      </w:pPr>
      <w:r w:rsidRPr="00333AD9">
        <w:t>98</w:t>
      </w:r>
      <w:r w:rsidRPr="00333AD9">
        <w:tab/>
        <w:t xml:space="preserve">Don’t know </w:t>
      </w:r>
      <w:r w:rsidRPr="00904BD4">
        <w:rPr>
          <w:rStyle w:val="InstructionsChar"/>
        </w:rPr>
        <w:t>(DO NOT READ)</w:t>
      </w:r>
    </w:p>
    <w:p w:rsidR="00C53033" w:rsidRPr="0093409F" w:rsidRDefault="00C53033" w:rsidP="00904BD4">
      <w:pPr>
        <w:pStyle w:val="ResponseChoices"/>
      </w:pPr>
      <w:r w:rsidRPr="0093409F">
        <w:t>99</w:t>
      </w:r>
      <w:r w:rsidRPr="0093409F">
        <w:tab/>
        <w:t xml:space="preserve">Refused </w:t>
      </w:r>
      <w:r w:rsidRPr="00904BD4">
        <w:rPr>
          <w:rStyle w:val="InstructionsChar"/>
        </w:rPr>
        <w:t>(DO NOT READ)</w:t>
      </w:r>
    </w:p>
    <w:p w:rsidR="00C53033" w:rsidRPr="00015D04" w:rsidRDefault="00C53033" w:rsidP="00C53033">
      <w:pPr>
        <w:pStyle w:val="ResponseChoices"/>
        <w:ind w:left="0" w:firstLine="0"/>
        <w:rPr>
          <w:b/>
          <w:bCs/>
        </w:rPr>
      </w:pPr>
    </w:p>
    <w:p w:rsidR="00122E6E" w:rsidRPr="008A60DB" w:rsidRDefault="00122E6E" w:rsidP="00904BD4">
      <w:pPr>
        <w:pStyle w:val="Instructions"/>
        <w:rPr>
          <w:rStyle w:val="QueStemChar"/>
        </w:rPr>
      </w:pPr>
      <w:r w:rsidRPr="008A60DB">
        <w:rPr>
          <w:rStyle w:val="QueStemChar"/>
        </w:rPr>
        <w:t xml:space="preserve">ASK IF JEWISH </w:t>
      </w:r>
    </w:p>
    <w:p w:rsidR="00122E6E" w:rsidRPr="008A60DB" w:rsidRDefault="00122E6E" w:rsidP="00122E6E">
      <w:pPr>
        <w:keepNext/>
        <w:keepLines/>
        <w:spacing w:before="60" w:after="0" w:line="240" w:lineRule="auto"/>
        <w:ind w:left="720" w:hanging="720"/>
        <w:rPr>
          <w:rStyle w:val="QueStemChar"/>
        </w:rPr>
      </w:pPr>
      <w:r w:rsidRPr="008A60DB">
        <w:rPr>
          <w:rStyle w:val="QueStemChar"/>
        </w:rPr>
        <w:t>QA113</w:t>
      </w:r>
      <w:r w:rsidRPr="008A60DB">
        <w:rPr>
          <w:rStyle w:val="QueStemChar"/>
        </w:rPr>
        <w:tab/>
        <w:t xml:space="preserve">In what country were you born? </w:t>
      </w:r>
    </w:p>
    <w:p w:rsidR="00122E6E" w:rsidRPr="008A60DB" w:rsidRDefault="00122E6E" w:rsidP="00122E6E">
      <w:pPr>
        <w:pStyle w:val="ResponseChoices"/>
        <w:ind w:firstLine="0"/>
      </w:pPr>
    </w:p>
    <w:p w:rsidR="00122E6E" w:rsidRPr="008A60DB" w:rsidRDefault="00122E6E" w:rsidP="00122E6E">
      <w:pPr>
        <w:pStyle w:val="ResponseChoices"/>
      </w:pPr>
      <w:r w:rsidRPr="008A60DB">
        <w:t>1</w:t>
      </w:r>
      <w:r w:rsidRPr="008A60DB">
        <w:tab/>
        <w:t>Israel</w:t>
      </w:r>
    </w:p>
    <w:p w:rsidR="00122E6E" w:rsidRPr="008A60DB" w:rsidRDefault="00122E6E" w:rsidP="00122E6E">
      <w:pPr>
        <w:pStyle w:val="ResponseChoices"/>
      </w:pPr>
      <w:r w:rsidRPr="008A60DB">
        <w:t>2</w:t>
      </w:r>
      <w:r w:rsidRPr="008A60DB">
        <w:tab/>
        <w:t>Ukraine</w:t>
      </w:r>
    </w:p>
    <w:p w:rsidR="00122E6E" w:rsidRPr="008A60DB" w:rsidRDefault="00122E6E" w:rsidP="00122E6E">
      <w:pPr>
        <w:pStyle w:val="ResponseChoices"/>
      </w:pPr>
      <w:r w:rsidRPr="008A60DB">
        <w:t>3</w:t>
      </w:r>
      <w:r w:rsidRPr="008A60DB">
        <w:tab/>
        <w:t>Iran5</w:t>
      </w:r>
      <w:r w:rsidRPr="008A60DB">
        <w:tab/>
        <w:t>USA</w:t>
      </w:r>
    </w:p>
    <w:p w:rsidR="00122E6E" w:rsidRPr="008A60DB" w:rsidRDefault="00122E6E" w:rsidP="00122E6E">
      <w:pPr>
        <w:pStyle w:val="ResponseChoices"/>
      </w:pPr>
      <w:r w:rsidRPr="008A60DB">
        <w:t>6</w:t>
      </w:r>
      <w:r w:rsidRPr="008A60DB">
        <w:tab/>
        <w:t>Ethiopia</w:t>
      </w:r>
    </w:p>
    <w:p w:rsidR="00122E6E" w:rsidRPr="008A60DB" w:rsidRDefault="00122E6E" w:rsidP="00122E6E">
      <w:pPr>
        <w:pStyle w:val="ResponseChoices"/>
      </w:pPr>
      <w:r w:rsidRPr="008A60DB">
        <w:t>7</w:t>
      </w:r>
      <w:r w:rsidRPr="008A60DB">
        <w:tab/>
        <w:t>Belarus</w:t>
      </w:r>
    </w:p>
    <w:p w:rsidR="00122E6E" w:rsidRPr="008A60DB" w:rsidRDefault="00122E6E" w:rsidP="00122E6E">
      <w:pPr>
        <w:pStyle w:val="ResponseChoices"/>
      </w:pPr>
      <w:r w:rsidRPr="008A60DB">
        <w:t>8</w:t>
      </w:r>
      <w:r w:rsidRPr="008A60DB">
        <w:tab/>
        <w:t>Turkey</w:t>
      </w:r>
    </w:p>
    <w:p w:rsidR="00122E6E" w:rsidRPr="008A60DB" w:rsidRDefault="00122E6E" w:rsidP="00122E6E">
      <w:pPr>
        <w:pStyle w:val="ResponseChoices"/>
      </w:pPr>
      <w:r w:rsidRPr="008A60DB">
        <w:t>10</w:t>
      </w:r>
      <w:r w:rsidRPr="008A60DB">
        <w:tab/>
        <w:t>Morocco</w:t>
      </w:r>
    </w:p>
    <w:p w:rsidR="00122E6E" w:rsidRPr="008A60DB" w:rsidRDefault="00122E6E" w:rsidP="00122E6E">
      <w:pPr>
        <w:pStyle w:val="ResponseChoices"/>
      </w:pPr>
      <w:r w:rsidRPr="008A60DB">
        <w:t>11</w:t>
      </w:r>
      <w:r w:rsidRPr="008A60DB">
        <w:tab/>
        <w:t>Iraq</w:t>
      </w:r>
    </w:p>
    <w:p w:rsidR="00122E6E" w:rsidRPr="008A60DB" w:rsidRDefault="00122E6E" w:rsidP="00122E6E">
      <w:pPr>
        <w:pStyle w:val="ResponseChoices"/>
      </w:pPr>
      <w:r w:rsidRPr="008A60DB">
        <w:t>12</w:t>
      </w:r>
      <w:r w:rsidRPr="008A60DB">
        <w:tab/>
        <w:t>Poland</w:t>
      </w:r>
    </w:p>
    <w:p w:rsidR="00122E6E" w:rsidRPr="008A60DB" w:rsidRDefault="00122E6E" w:rsidP="00122E6E">
      <w:pPr>
        <w:pStyle w:val="ResponseChoices"/>
      </w:pPr>
      <w:r w:rsidRPr="008A60DB">
        <w:t>13</w:t>
      </w:r>
      <w:r w:rsidRPr="008A60DB">
        <w:tab/>
        <w:t>France</w:t>
      </w:r>
    </w:p>
    <w:p w:rsidR="00122E6E" w:rsidRPr="008A60DB" w:rsidRDefault="00122E6E" w:rsidP="00122E6E">
      <w:pPr>
        <w:pStyle w:val="ResponseChoices"/>
      </w:pPr>
      <w:r w:rsidRPr="008A60DB">
        <w:t>14</w:t>
      </w:r>
      <w:r w:rsidRPr="008A60DB">
        <w:tab/>
        <w:t>Romania</w:t>
      </w:r>
    </w:p>
    <w:p w:rsidR="00122E6E" w:rsidRPr="008A60DB" w:rsidRDefault="00122E6E" w:rsidP="00122E6E">
      <w:pPr>
        <w:pStyle w:val="ResponseChoices"/>
      </w:pPr>
      <w:r w:rsidRPr="008A60DB">
        <w:t>15</w:t>
      </w:r>
      <w:r w:rsidRPr="008A60DB">
        <w:tab/>
        <w:t>Russia</w:t>
      </w:r>
    </w:p>
    <w:p w:rsidR="00122E6E" w:rsidRPr="008A60DB" w:rsidRDefault="00122E6E" w:rsidP="00122E6E">
      <w:pPr>
        <w:pStyle w:val="ResponseChoices"/>
      </w:pPr>
      <w:r w:rsidRPr="008A60DB">
        <w:t>16</w:t>
      </w:r>
      <w:r w:rsidRPr="008A60DB">
        <w:tab/>
        <w:t>Tunisia</w:t>
      </w:r>
    </w:p>
    <w:p w:rsidR="00122E6E" w:rsidRDefault="00122E6E" w:rsidP="00122E6E">
      <w:pPr>
        <w:pStyle w:val="ResponseChoices"/>
      </w:pPr>
      <w:r w:rsidRPr="008A60DB">
        <w:t>17</w:t>
      </w:r>
      <w:r w:rsidRPr="008A60DB">
        <w:tab/>
        <w:t>Yemen</w:t>
      </w:r>
    </w:p>
    <w:p w:rsidR="008A60DB" w:rsidRPr="008A60DB" w:rsidRDefault="008A60DB" w:rsidP="00122E6E">
      <w:pPr>
        <w:pStyle w:val="ResponseChoices"/>
      </w:pPr>
      <w:r>
        <w:t>18</w:t>
      </w:r>
      <w:r>
        <w:tab/>
        <w:t>Other</w:t>
      </w:r>
    </w:p>
    <w:p w:rsidR="00122E6E" w:rsidRPr="008A60DB" w:rsidRDefault="00122E6E" w:rsidP="00122E6E">
      <w:pPr>
        <w:pStyle w:val="ResponseChoices"/>
      </w:pPr>
      <w:r w:rsidRPr="008A60DB">
        <w:t>19</w:t>
      </w:r>
      <w:r w:rsidRPr="008A60DB">
        <w:tab/>
        <w:t>Hungary</w:t>
      </w:r>
    </w:p>
    <w:p w:rsidR="00122E6E" w:rsidRPr="008A60DB" w:rsidRDefault="00122E6E" w:rsidP="00122E6E">
      <w:pPr>
        <w:pStyle w:val="ResponseChoices"/>
      </w:pPr>
      <w:r w:rsidRPr="008A60DB">
        <w:t>25</w:t>
      </w:r>
      <w:r w:rsidRPr="008A60DB">
        <w:tab/>
        <w:t>Moldova</w:t>
      </w:r>
    </w:p>
    <w:p w:rsidR="00122E6E" w:rsidRPr="008A60DB" w:rsidRDefault="00122E6E" w:rsidP="00122E6E">
      <w:pPr>
        <w:pStyle w:val="ResponseChoices"/>
      </w:pPr>
      <w:r w:rsidRPr="008A60DB">
        <w:t>27</w:t>
      </w:r>
      <w:r w:rsidRPr="008A60DB">
        <w:tab/>
        <w:t>Uzbekistan</w:t>
      </w:r>
    </w:p>
    <w:p w:rsidR="00122E6E" w:rsidRPr="008A60DB" w:rsidRDefault="00122E6E" w:rsidP="00122E6E">
      <w:pPr>
        <w:pStyle w:val="ResponseChoices"/>
      </w:pPr>
      <w:r w:rsidRPr="008A60DB">
        <w:t>30</w:t>
      </w:r>
      <w:r w:rsidRPr="008A60DB">
        <w:tab/>
        <w:t>Germany</w:t>
      </w:r>
    </w:p>
    <w:p w:rsidR="008A60DB" w:rsidRPr="008A60DB" w:rsidRDefault="00122E6E" w:rsidP="00122E6E">
      <w:pPr>
        <w:pStyle w:val="ResponseChoices"/>
      </w:pPr>
      <w:r w:rsidRPr="008A60DB">
        <w:t>31</w:t>
      </w:r>
      <w:r w:rsidRPr="008A60DB">
        <w:tab/>
        <w:t>Lithuania</w:t>
      </w:r>
    </w:p>
    <w:p w:rsidR="00122E6E" w:rsidRPr="008A60DB" w:rsidRDefault="00122E6E" w:rsidP="00122E6E">
      <w:pPr>
        <w:pStyle w:val="ResponseChoices"/>
      </w:pPr>
      <w:r w:rsidRPr="008A60DB">
        <w:t>98</w:t>
      </w:r>
      <w:r w:rsidRPr="008A60DB">
        <w:tab/>
        <w:t>Don’t know</w:t>
      </w:r>
      <w:r w:rsidRPr="008A60DB">
        <w:rPr>
          <w:rStyle w:val="InstructionsChar"/>
        </w:rPr>
        <w:t xml:space="preserve"> (DO NOT READ)</w:t>
      </w:r>
    </w:p>
    <w:p w:rsidR="00122E6E" w:rsidRPr="0019424B" w:rsidRDefault="00122E6E" w:rsidP="00122E6E">
      <w:pPr>
        <w:pStyle w:val="ResponseChoices"/>
      </w:pPr>
      <w:r w:rsidRPr="008A60DB">
        <w:t>99</w:t>
      </w:r>
      <w:r w:rsidRPr="008A60DB">
        <w:tab/>
        <w:t xml:space="preserve">Refused </w:t>
      </w:r>
      <w:r w:rsidRPr="008A60DB">
        <w:rPr>
          <w:rStyle w:val="InstructionsChar"/>
        </w:rPr>
        <w:t>(DO NOT READ)</w:t>
      </w:r>
    </w:p>
    <w:p w:rsidR="00C53033" w:rsidRPr="00015D04" w:rsidRDefault="00C53033" w:rsidP="00C53033">
      <w:pPr>
        <w:keepNext/>
        <w:keepLines/>
        <w:spacing w:before="60" w:after="0" w:line="240" w:lineRule="auto"/>
        <w:ind w:left="720" w:hanging="720"/>
        <w:rPr>
          <w:rStyle w:val="SourceListChar"/>
        </w:rPr>
      </w:pPr>
    </w:p>
    <w:p w:rsidR="009E0F50" w:rsidRDefault="009E0F50" w:rsidP="00904BD4">
      <w:pPr>
        <w:pStyle w:val="Instructions"/>
        <w:rPr>
          <w:rStyle w:val="QueStemChar"/>
        </w:rPr>
      </w:pPr>
    </w:p>
    <w:p w:rsidR="009E0F50" w:rsidRDefault="009E0F50" w:rsidP="00904BD4">
      <w:pPr>
        <w:pStyle w:val="Instructions"/>
        <w:rPr>
          <w:rStyle w:val="QueStemChar"/>
        </w:rPr>
      </w:pPr>
    </w:p>
    <w:p w:rsidR="009E0F50" w:rsidRDefault="009E0F50" w:rsidP="00904BD4">
      <w:pPr>
        <w:pStyle w:val="Instructions"/>
        <w:rPr>
          <w:rStyle w:val="QueStemChar"/>
        </w:rPr>
      </w:pPr>
    </w:p>
    <w:p w:rsidR="00122E6E" w:rsidRPr="0093409F" w:rsidRDefault="00122E6E" w:rsidP="00904BD4">
      <w:pPr>
        <w:pStyle w:val="Instructions"/>
        <w:rPr>
          <w:rStyle w:val="QueStemChar"/>
        </w:rPr>
      </w:pPr>
      <w:r w:rsidRPr="0093409F">
        <w:rPr>
          <w:rStyle w:val="QueStemChar"/>
        </w:rPr>
        <w:t xml:space="preserve">ASK ALL </w:t>
      </w:r>
    </w:p>
    <w:p w:rsidR="00122E6E" w:rsidRDefault="00122E6E" w:rsidP="00122E6E">
      <w:pPr>
        <w:keepNext/>
        <w:keepLines/>
        <w:spacing w:before="60" w:after="0" w:line="240" w:lineRule="auto"/>
        <w:ind w:left="720" w:hanging="720"/>
        <w:rPr>
          <w:rStyle w:val="QueStemChar"/>
        </w:rPr>
      </w:pPr>
      <w:r>
        <w:rPr>
          <w:rStyle w:val="QueStemChar"/>
        </w:rPr>
        <w:t>Q</w:t>
      </w:r>
      <w:r w:rsidRPr="00015D04">
        <w:rPr>
          <w:rStyle w:val="QueStemChar"/>
        </w:rPr>
        <w:t>113</w:t>
      </w:r>
      <w:r>
        <w:rPr>
          <w:rStyle w:val="QueStemChar"/>
        </w:rPr>
        <w:t>CMB</w:t>
      </w:r>
      <w:r>
        <w:rPr>
          <w:rStyle w:val="CommentReference"/>
          <w:rFonts w:asciiTheme="minorHAnsi" w:eastAsiaTheme="minorEastAsia" w:hAnsiTheme="minorHAnsi" w:cstheme="minorBidi"/>
        </w:rPr>
        <w:t xml:space="preserve"> </w:t>
      </w:r>
      <w:r>
        <w:rPr>
          <w:rStyle w:val="QueStemChar"/>
        </w:rPr>
        <w:t>In</w:t>
      </w:r>
      <w:r w:rsidRPr="00015D04">
        <w:rPr>
          <w:rStyle w:val="QueStemChar"/>
        </w:rPr>
        <w:t xml:space="preserve"> what country were you born? </w:t>
      </w:r>
      <w:r w:rsidR="00264E84" w:rsidRPr="00264E84">
        <w:rPr>
          <w:rStyle w:val="QueStemChar"/>
          <w:b/>
        </w:rPr>
        <w:t>[RECODED, INCLUDES MUSLIM/CHRISTIAN/DRUZE RESPONSES]</w:t>
      </w:r>
    </w:p>
    <w:p w:rsidR="00122E6E" w:rsidRDefault="00122E6E" w:rsidP="00122E6E">
      <w:pPr>
        <w:pStyle w:val="ResponseChoices"/>
        <w:ind w:firstLine="0"/>
      </w:pPr>
    </w:p>
    <w:p w:rsidR="00122E6E" w:rsidRDefault="00122E6E" w:rsidP="00122E6E">
      <w:pPr>
        <w:pStyle w:val="ResponseChoices"/>
      </w:pPr>
      <w:r>
        <w:t>1</w:t>
      </w:r>
      <w:r>
        <w:tab/>
        <w:t>Born in Israel</w:t>
      </w:r>
    </w:p>
    <w:p w:rsidR="00122E6E" w:rsidRDefault="00122E6E" w:rsidP="00122E6E">
      <w:pPr>
        <w:pStyle w:val="ResponseChoices"/>
      </w:pPr>
      <w:r>
        <w:t>2</w:t>
      </w:r>
      <w:r>
        <w:tab/>
        <w:t>Foreign born</w:t>
      </w:r>
    </w:p>
    <w:p w:rsidR="00122E6E" w:rsidRPr="0019424B" w:rsidRDefault="00122E6E" w:rsidP="00122E6E">
      <w:pPr>
        <w:pStyle w:val="ResponseChoices"/>
      </w:pPr>
      <w:r w:rsidRPr="0019424B">
        <w:t>98</w:t>
      </w:r>
      <w:r w:rsidRPr="0019424B">
        <w:tab/>
        <w:t>Don’t know</w:t>
      </w:r>
      <w:r w:rsidRPr="00B71FD5">
        <w:rPr>
          <w:rStyle w:val="InstructionsChar"/>
        </w:rPr>
        <w:t xml:space="preserve"> (DO NOT READ)</w:t>
      </w:r>
    </w:p>
    <w:p w:rsidR="00122E6E" w:rsidRPr="0019424B" w:rsidRDefault="00122E6E" w:rsidP="00122E6E">
      <w:pPr>
        <w:pStyle w:val="ResponseChoices"/>
      </w:pPr>
      <w:r w:rsidRPr="0019424B">
        <w:t>99</w:t>
      </w:r>
      <w:r w:rsidRPr="0019424B">
        <w:tab/>
        <w:t xml:space="preserve">Refused </w:t>
      </w:r>
      <w:r w:rsidRPr="00B71FD5">
        <w:rPr>
          <w:rStyle w:val="InstructionsChar"/>
        </w:rPr>
        <w:t>(DO NOT READ)</w:t>
      </w:r>
    </w:p>
    <w:p w:rsidR="00122E6E" w:rsidRDefault="00122E6E" w:rsidP="00C53033">
      <w:pPr>
        <w:keepNext/>
        <w:keepLines/>
        <w:spacing w:after="0" w:line="240" w:lineRule="auto"/>
        <w:ind w:left="720" w:hanging="720"/>
        <w:rPr>
          <w:rStyle w:val="QueStemChar"/>
          <w:b/>
          <w:color w:val="000000" w:themeColor="text1"/>
        </w:rPr>
      </w:pPr>
    </w:p>
    <w:p w:rsidR="00787540" w:rsidRPr="00904BD4" w:rsidRDefault="003915E6" w:rsidP="00904BD4">
      <w:pPr>
        <w:pStyle w:val="Instructions"/>
        <w:rPr>
          <w:rStyle w:val="QueStemChar"/>
          <w:b w:val="0"/>
        </w:rPr>
      </w:pPr>
      <w:r w:rsidRPr="00904BD4">
        <w:rPr>
          <w:rStyle w:val="QueStemChar"/>
        </w:rPr>
        <w:br w:type="page"/>
      </w:r>
      <w:r w:rsidR="00787540" w:rsidRPr="00904BD4">
        <w:rPr>
          <w:rStyle w:val="QueStemChar"/>
        </w:rPr>
        <w:t xml:space="preserve">ASK IF MUSLIM </w:t>
      </w:r>
    </w:p>
    <w:p w:rsidR="00C53033" w:rsidRPr="00015D04" w:rsidRDefault="00C53033" w:rsidP="00C53033">
      <w:pPr>
        <w:keepNext/>
        <w:keepLines/>
        <w:spacing w:after="0" w:line="240" w:lineRule="auto"/>
        <w:ind w:left="720" w:hanging="720"/>
        <w:rPr>
          <w:sz w:val="18"/>
          <w:szCs w:val="18"/>
        </w:rPr>
      </w:pPr>
      <w:r w:rsidRPr="00015D04">
        <w:rPr>
          <w:rStyle w:val="QueStemChar"/>
          <w:color w:val="000000" w:themeColor="text1"/>
        </w:rPr>
        <w:t>QB114</w:t>
      </w:r>
      <w:r w:rsidRPr="00015D04">
        <w:rPr>
          <w:sz w:val="18"/>
          <w:szCs w:val="18"/>
        </w:rPr>
        <w:tab/>
      </w:r>
      <w:r w:rsidRPr="00015D04">
        <w:rPr>
          <w:rStyle w:val="QueStemChar"/>
        </w:rPr>
        <w:t xml:space="preserve">And in your household, do you have any of the following? </w:t>
      </w:r>
      <w:proofErr w:type="gramStart"/>
      <w:r w:rsidRPr="00015D04">
        <w:rPr>
          <w:rStyle w:val="QueStemChar"/>
        </w:rPr>
        <w:t xml:space="preserve">First, </w:t>
      </w:r>
      <w:r w:rsidRPr="00015D04">
        <w:rPr>
          <w:rStyle w:val="QueStemChar"/>
          <w:b/>
        </w:rPr>
        <w:t>[INSER</w:t>
      </w:r>
      <w:r w:rsidR="00D66A53">
        <w:rPr>
          <w:rStyle w:val="QueStemChar"/>
          <w:b/>
        </w:rPr>
        <w:t xml:space="preserve">T </w:t>
      </w:r>
      <w:r w:rsidRPr="00015D04">
        <w:rPr>
          <w:rStyle w:val="QueStemChar"/>
          <w:b/>
        </w:rPr>
        <w:t>ITEM]</w:t>
      </w:r>
      <w:r w:rsidRPr="00015D04">
        <w:rPr>
          <w:rStyle w:val="QueStemChar"/>
        </w:rPr>
        <w:t>.</w:t>
      </w:r>
      <w:proofErr w:type="gramEnd"/>
      <w:r w:rsidRPr="00015D04">
        <w:rPr>
          <w:rStyle w:val="QueStemChar"/>
        </w:rPr>
        <w:t xml:space="preserve"> Count only those that are in working order. Next </w:t>
      </w:r>
      <w:r w:rsidRPr="00015D04">
        <w:rPr>
          <w:rStyle w:val="QueStemChar"/>
          <w:b/>
        </w:rPr>
        <w:t>[INSERT ITEM]</w:t>
      </w:r>
      <w:r w:rsidRPr="00015D04">
        <w:rPr>
          <w:rStyle w:val="QueStemChar"/>
        </w:rPr>
        <w:t xml:space="preserve"> </w:t>
      </w:r>
    </w:p>
    <w:p w:rsidR="00C53033" w:rsidRPr="00015D04" w:rsidRDefault="00C53033" w:rsidP="00C53033">
      <w:pPr>
        <w:keepNext/>
        <w:keepLines/>
        <w:spacing w:after="0" w:line="240" w:lineRule="auto"/>
        <w:ind w:left="1440" w:hanging="720"/>
        <w:rPr>
          <w:sz w:val="18"/>
          <w:szCs w:val="18"/>
        </w:rPr>
      </w:pPr>
    </w:p>
    <w:p w:rsidR="00C53033" w:rsidRPr="00015D04" w:rsidRDefault="00C53033" w:rsidP="00C53033">
      <w:pPr>
        <w:pStyle w:val="QueStem"/>
      </w:pPr>
      <w:proofErr w:type="gramStart"/>
      <w:r w:rsidRPr="00015D04">
        <w:t>a</w:t>
      </w:r>
      <w:proofErr w:type="gramEnd"/>
      <w:r w:rsidRPr="00015D04">
        <w:t>.</w:t>
      </w:r>
      <w:r w:rsidRPr="00015D04">
        <w:tab/>
        <w:t>television</w:t>
      </w:r>
    </w:p>
    <w:p w:rsidR="00C53033" w:rsidRPr="00015D04" w:rsidRDefault="00C53033" w:rsidP="00C53033">
      <w:pPr>
        <w:pStyle w:val="QueStem"/>
      </w:pPr>
      <w:proofErr w:type="gramStart"/>
      <w:r w:rsidRPr="00015D04">
        <w:t>b</w:t>
      </w:r>
      <w:proofErr w:type="gramEnd"/>
      <w:r w:rsidRPr="00015D04">
        <w:t>.</w:t>
      </w:r>
      <w:r w:rsidRPr="00015D04">
        <w:tab/>
        <w:t>refrigerator</w:t>
      </w:r>
    </w:p>
    <w:p w:rsidR="00C53033" w:rsidRPr="00015D04" w:rsidRDefault="00C53033" w:rsidP="00C53033">
      <w:pPr>
        <w:pStyle w:val="QueStem"/>
      </w:pPr>
      <w:proofErr w:type="gramStart"/>
      <w:r w:rsidRPr="00015D04">
        <w:t>c</w:t>
      </w:r>
      <w:proofErr w:type="gramEnd"/>
      <w:r w:rsidRPr="00015D04">
        <w:t>.</w:t>
      </w:r>
      <w:r w:rsidRPr="00015D04">
        <w:tab/>
        <w:t>washing machine</w:t>
      </w:r>
    </w:p>
    <w:p w:rsidR="00C53033" w:rsidRPr="00015D04" w:rsidRDefault="00C53033" w:rsidP="00C53033">
      <w:pPr>
        <w:pStyle w:val="QueStem"/>
      </w:pPr>
      <w:proofErr w:type="gramStart"/>
      <w:r w:rsidRPr="00015D04">
        <w:t>d</w:t>
      </w:r>
      <w:proofErr w:type="gramEnd"/>
      <w:r w:rsidRPr="00015D04">
        <w:t>.</w:t>
      </w:r>
      <w:r w:rsidRPr="00015D04">
        <w:tab/>
        <w:t>microwave oven</w:t>
      </w:r>
    </w:p>
    <w:p w:rsidR="00C53033" w:rsidRPr="00015D04" w:rsidRDefault="00C53033" w:rsidP="00C53033">
      <w:pPr>
        <w:pStyle w:val="QueStem"/>
      </w:pPr>
      <w:proofErr w:type="gramStart"/>
      <w:r w:rsidRPr="00015D04">
        <w:t>e</w:t>
      </w:r>
      <w:proofErr w:type="gramEnd"/>
      <w:r w:rsidRPr="00015D04">
        <w:t>.</w:t>
      </w:r>
      <w:r w:rsidRPr="00015D04">
        <w:tab/>
        <w:t>computer</w:t>
      </w:r>
    </w:p>
    <w:p w:rsidR="00C53033" w:rsidRPr="00015D04" w:rsidRDefault="00C53033" w:rsidP="00C53033">
      <w:pPr>
        <w:pStyle w:val="QueStem"/>
      </w:pPr>
      <w:proofErr w:type="gramStart"/>
      <w:r w:rsidRPr="00015D04">
        <w:t>f</w:t>
      </w:r>
      <w:proofErr w:type="gramEnd"/>
      <w:r w:rsidRPr="00015D04">
        <w:t>.</w:t>
      </w:r>
      <w:r w:rsidRPr="00015D04">
        <w:tab/>
        <w:t>car</w:t>
      </w:r>
    </w:p>
    <w:p w:rsidR="00C53033" w:rsidRPr="00015D04" w:rsidRDefault="00C53033" w:rsidP="00C53033">
      <w:pPr>
        <w:pStyle w:val="QueStem"/>
      </w:pPr>
      <w:proofErr w:type="gramStart"/>
      <w:r w:rsidRPr="00015D04">
        <w:t>g</w:t>
      </w:r>
      <w:proofErr w:type="gramEnd"/>
      <w:r w:rsidRPr="00015D04">
        <w:t>.</w:t>
      </w:r>
      <w:r w:rsidRPr="00015D04">
        <w:tab/>
        <w:t>bicycle</w:t>
      </w:r>
    </w:p>
    <w:p w:rsidR="00C53033" w:rsidRPr="00015D04" w:rsidRDefault="00C53033" w:rsidP="00C53033">
      <w:pPr>
        <w:pStyle w:val="QueStem"/>
      </w:pPr>
      <w:proofErr w:type="gramStart"/>
      <w:r w:rsidRPr="00015D04">
        <w:t>h</w:t>
      </w:r>
      <w:proofErr w:type="gramEnd"/>
      <w:r w:rsidRPr="00015D04">
        <w:t>.</w:t>
      </w:r>
      <w:r w:rsidRPr="00015D04">
        <w:tab/>
        <w:t xml:space="preserve">motorcycle or scooter </w:t>
      </w:r>
    </w:p>
    <w:p w:rsidR="00C53033" w:rsidRPr="00015D04" w:rsidRDefault="00C53033" w:rsidP="00C53033">
      <w:pPr>
        <w:pStyle w:val="QueStem"/>
      </w:pPr>
      <w:proofErr w:type="gramStart"/>
      <w:r w:rsidRPr="00015D04">
        <w:t>i</w:t>
      </w:r>
      <w:proofErr w:type="gramEnd"/>
      <w:r w:rsidRPr="00015D04">
        <w:t>.</w:t>
      </w:r>
      <w:r w:rsidRPr="00015D04">
        <w:tab/>
        <w:t>radio</w:t>
      </w:r>
    </w:p>
    <w:p w:rsidR="00001DC4" w:rsidRDefault="00001DC4" w:rsidP="00001DC4">
      <w:pPr>
        <w:pStyle w:val="ResponseChoices"/>
        <w:ind w:left="0" w:firstLine="0"/>
        <w:rPr>
          <w:b/>
        </w:rPr>
      </w:pPr>
    </w:p>
    <w:p w:rsidR="00787540" w:rsidRPr="00015D04" w:rsidRDefault="00787540" w:rsidP="00787540">
      <w:pPr>
        <w:pStyle w:val="ResponseChoices"/>
        <w:ind w:firstLine="0"/>
      </w:pPr>
      <w:r w:rsidRPr="00015D04">
        <w:t>1</w:t>
      </w:r>
      <w:r w:rsidRPr="00015D04">
        <w:tab/>
      </w:r>
      <w:r>
        <w:t>Yes</w:t>
      </w:r>
    </w:p>
    <w:p w:rsidR="00787540" w:rsidRPr="00015D04" w:rsidRDefault="00787540" w:rsidP="00787540">
      <w:pPr>
        <w:pStyle w:val="ResponseChoices"/>
      </w:pPr>
      <w:r w:rsidRPr="00015D04">
        <w:tab/>
        <w:t>2</w:t>
      </w:r>
      <w:r w:rsidRPr="00015D04">
        <w:tab/>
      </w:r>
      <w:r>
        <w:t>No</w:t>
      </w:r>
    </w:p>
    <w:p w:rsidR="00787540" w:rsidRPr="00015D04" w:rsidRDefault="00787540" w:rsidP="00787540">
      <w:pPr>
        <w:pStyle w:val="ResponseChoices"/>
      </w:pPr>
      <w:r w:rsidRPr="00015D04">
        <w:tab/>
        <w:t>98</w:t>
      </w:r>
      <w:r w:rsidRPr="00015D04">
        <w:tab/>
        <w:t xml:space="preserve">Don’t know </w:t>
      </w:r>
      <w:r w:rsidRPr="00904BD4">
        <w:rPr>
          <w:rStyle w:val="InstructionsChar"/>
        </w:rPr>
        <w:t>(DO NOT READ)</w:t>
      </w:r>
    </w:p>
    <w:p w:rsidR="00787540" w:rsidRPr="00015D04" w:rsidRDefault="00787540" w:rsidP="00787540">
      <w:pPr>
        <w:pStyle w:val="ResponseChoices"/>
        <w:ind w:left="0" w:firstLine="0"/>
      </w:pPr>
      <w:r w:rsidRPr="00015D04">
        <w:tab/>
      </w:r>
      <w:r w:rsidRPr="00015D04">
        <w:tab/>
        <w:t>99</w:t>
      </w:r>
      <w:r w:rsidRPr="00015D04">
        <w:tab/>
        <w:t xml:space="preserve">Refused </w:t>
      </w:r>
      <w:r w:rsidRPr="00904BD4">
        <w:rPr>
          <w:rStyle w:val="InstructionsChar"/>
        </w:rPr>
        <w:t>(DO NOT READ)</w:t>
      </w:r>
    </w:p>
    <w:p w:rsidR="00787540" w:rsidRDefault="00787540" w:rsidP="00787540">
      <w:pPr>
        <w:keepNext/>
        <w:keepLines/>
        <w:spacing w:after="0" w:line="240" w:lineRule="auto"/>
        <w:ind w:left="720" w:hanging="720"/>
        <w:rPr>
          <w:rStyle w:val="QueStemChar"/>
          <w:b/>
          <w:color w:val="4A4E24" w:themeColor="accent1" w:themeShade="80"/>
        </w:rPr>
      </w:pPr>
    </w:p>
    <w:p w:rsidR="00787540" w:rsidRPr="00787540" w:rsidRDefault="00787540" w:rsidP="00DF1809">
      <w:pPr>
        <w:pStyle w:val="Instructions"/>
        <w:rPr>
          <w:rStyle w:val="QueStemChar"/>
          <w:color w:val="4A4E24" w:themeColor="accent1" w:themeShade="80"/>
        </w:rPr>
      </w:pPr>
      <w:r w:rsidRPr="003915E6">
        <w:rPr>
          <w:rStyle w:val="QueStemChar"/>
        </w:rPr>
        <w:t xml:space="preserve">ASK IF CHRISTIAN </w:t>
      </w:r>
    </w:p>
    <w:p w:rsidR="00787540" w:rsidRPr="00015D04" w:rsidRDefault="00787540" w:rsidP="00787540">
      <w:pPr>
        <w:keepNext/>
        <w:keepLines/>
        <w:spacing w:after="0" w:line="240" w:lineRule="auto"/>
        <w:ind w:left="720" w:hanging="720"/>
        <w:rPr>
          <w:sz w:val="18"/>
          <w:szCs w:val="18"/>
        </w:rPr>
      </w:pPr>
      <w:r w:rsidRPr="00015D04">
        <w:rPr>
          <w:rStyle w:val="QueStemChar"/>
        </w:rPr>
        <w:t>QC114</w:t>
      </w:r>
      <w:r w:rsidRPr="00015D04">
        <w:rPr>
          <w:sz w:val="18"/>
          <w:szCs w:val="18"/>
        </w:rPr>
        <w:tab/>
      </w:r>
      <w:r w:rsidRPr="00015D04">
        <w:rPr>
          <w:rStyle w:val="QueStemChar"/>
        </w:rPr>
        <w:t xml:space="preserve">And in your household, do you have any of the following? </w:t>
      </w:r>
      <w:proofErr w:type="gramStart"/>
      <w:r w:rsidRPr="00015D04">
        <w:rPr>
          <w:rStyle w:val="QueStemChar"/>
        </w:rPr>
        <w:t xml:space="preserve">First, </w:t>
      </w:r>
      <w:r w:rsidRPr="00015D04">
        <w:rPr>
          <w:rStyle w:val="QueStemChar"/>
          <w:b/>
        </w:rPr>
        <w:t>[INSER</w:t>
      </w:r>
      <w:r w:rsidR="00C8267C">
        <w:rPr>
          <w:rStyle w:val="QueStemChar"/>
          <w:b/>
        </w:rPr>
        <w:t>T</w:t>
      </w:r>
      <w:r w:rsidRPr="00015D04">
        <w:rPr>
          <w:rStyle w:val="QueStemChar"/>
          <w:b/>
        </w:rPr>
        <w:t xml:space="preserve"> ITEM]</w:t>
      </w:r>
      <w:r w:rsidRPr="00015D04">
        <w:rPr>
          <w:rStyle w:val="QueStemChar"/>
        </w:rPr>
        <w:t>.</w:t>
      </w:r>
      <w:proofErr w:type="gramEnd"/>
      <w:r w:rsidRPr="00015D04">
        <w:rPr>
          <w:rStyle w:val="QueStemChar"/>
        </w:rPr>
        <w:t xml:space="preserve"> Count only those that are in working order. Next </w:t>
      </w:r>
      <w:r w:rsidRPr="00015D04">
        <w:rPr>
          <w:rStyle w:val="QueStemChar"/>
          <w:b/>
        </w:rPr>
        <w:t>[INSERT ITEM]</w:t>
      </w:r>
      <w:r w:rsidRPr="00015D04">
        <w:rPr>
          <w:rStyle w:val="QueStemChar"/>
        </w:rPr>
        <w:t xml:space="preserve"> </w:t>
      </w:r>
    </w:p>
    <w:p w:rsidR="00787540" w:rsidRPr="00015D04" w:rsidRDefault="00787540" w:rsidP="00787540">
      <w:pPr>
        <w:keepNext/>
        <w:keepLines/>
        <w:spacing w:after="0" w:line="240" w:lineRule="auto"/>
        <w:ind w:left="1440" w:hanging="720"/>
        <w:rPr>
          <w:sz w:val="18"/>
          <w:szCs w:val="18"/>
        </w:rPr>
      </w:pPr>
    </w:p>
    <w:p w:rsidR="00787540" w:rsidRPr="00015D04" w:rsidRDefault="00787540" w:rsidP="00787540">
      <w:pPr>
        <w:pStyle w:val="QueStem"/>
      </w:pPr>
      <w:proofErr w:type="gramStart"/>
      <w:r w:rsidRPr="00015D04">
        <w:t>a</w:t>
      </w:r>
      <w:proofErr w:type="gramEnd"/>
      <w:r w:rsidRPr="00015D04">
        <w:t>.</w:t>
      </w:r>
      <w:r w:rsidRPr="00015D04">
        <w:tab/>
        <w:t>television</w:t>
      </w:r>
    </w:p>
    <w:p w:rsidR="00787540" w:rsidRPr="00015D04" w:rsidRDefault="00787540" w:rsidP="00787540">
      <w:pPr>
        <w:pStyle w:val="QueStem"/>
      </w:pPr>
      <w:proofErr w:type="gramStart"/>
      <w:r w:rsidRPr="00015D04">
        <w:t>b</w:t>
      </w:r>
      <w:proofErr w:type="gramEnd"/>
      <w:r w:rsidRPr="00015D04">
        <w:t>.</w:t>
      </w:r>
      <w:r w:rsidRPr="00015D04">
        <w:tab/>
        <w:t>refrigerator</w:t>
      </w:r>
    </w:p>
    <w:p w:rsidR="00787540" w:rsidRPr="00015D04" w:rsidRDefault="00787540" w:rsidP="00787540">
      <w:pPr>
        <w:pStyle w:val="QueStem"/>
      </w:pPr>
      <w:proofErr w:type="gramStart"/>
      <w:r w:rsidRPr="00015D04">
        <w:t>c</w:t>
      </w:r>
      <w:proofErr w:type="gramEnd"/>
      <w:r w:rsidRPr="00015D04">
        <w:t>.</w:t>
      </w:r>
      <w:r w:rsidRPr="00015D04">
        <w:tab/>
        <w:t>washing machine</w:t>
      </w:r>
    </w:p>
    <w:p w:rsidR="00787540" w:rsidRPr="00015D04" w:rsidRDefault="00787540" w:rsidP="00787540">
      <w:pPr>
        <w:pStyle w:val="QueStem"/>
      </w:pPr>
      <w:proofErr w:type="gramStart"/>
      <w:r w:rsidRPr="00015D04">
        <w:t>d</w:t>
      </w:r>
      <w:proofErr w:type="gramEnd"/>
      <w:r w:rsidRPr="00015D04">
        <w:t>.</w:t>
      </w:r>
      <w:r w:rsidRPr="00015D04">
        <w:tab/>
        <w:t>microwave oven</w:t>
      </w:r>
    </w:p>
    <w:p w:rsidR="00787540" w:rsidRPr="00015D04" w:rsidRDefault="00787540" w:rsidP="00787540">
      <w:pPr>
        <w:pStyle w:val="QueStem"/>
      </w:pPr>
      <w:proofErr w:type="gramStart"/>
      <w:r w:rsidRPr="00015D04">
        <w:t>e</w:t>
      </w:r>
      <w:proofErr w:type="gramEnd"/>
      <w:r w:rsidRPr="00015D04">
        <w:t>.</w:t>
      </w:r>
      <w:r w:rsidRPr="00015D04">
        <w:tab/>
        <w:t>computer</w:t>
      </w:r>
    </w:p>
    <w:p w:rsidR="00787540" w:rsidRPr="00015D04" w:rsidRDefault="00787540" w:rsidP="00787540">
      <w:pPr>
        <w:pStyle w:val="QueStem"/>
      </w:pPr>
      <w:proofErr w:type="gramStart"/>
      <w:r w:rsidRPr="00015D04">
        <w:t>f</w:t>
      </w:r>
      <w:proofErr w:type="gramEnd"/>
      <w:r w:rsidRPr="00015D04">
        <w:t>.</w:t>
      </w:r>
      <w:r w:rsidRPr="00015D04">
        <w:tab/>
        <w:t>car</w:t>
      </w:r>
    </w:p>
    <w:p w:rsidR="00787540" w:rsidRPr="00015D04" w:rsidRDefault="00787540" w:rsidP="00787540">
      <w:pPr>
        <w:pStyle w:val="QueStem"/>
      </w:pPr>
      <w:proofErr w:type="gramStart"/>
      <w:r w:rsidRPr="00015D04">
        <w:t>g</w:t>
      </w:r>
      <w:proofErr w:type="gramEnd"/>
      <w:r w:rsidRPr="00015D04">
        <w:t>.</w:t>
      </w:r>
      <w:r w:rsidRPr="00015D04">
        <w:tab/>
        <w:t>bicycle</w:t>
      </w:r>
    </w:p>
    <w:p w:rsidR="00787540" w:rsidRPr="00015D04" w:rsidRDefault="00787540" w:rsidP="00787540">
      <w:pPr>
        <w:pStyle w:val="QueStem"/>
      </w:pPr>
      <w:proofErr w:type="gramStart"/>
      <w:r w:rsidRPr="00015D04">
        <w:t>h</w:t>
      </w:r>
      <w:proofErr w:type="gramEnd"/>
      <w:r w:rsidRPr="00015D04">
        <w:t>.</w:t>
      </w:r>
      <w:r w:rsidRPr="00015D04">
        <w:tab/>
        <w:t xml:space="preserve">motorcycle or scooter </w:t>
      </w:r>
    </w:p>
    <w:p w:rsidR="00787540" w:rsidRPr="00015D04" w:rsidRDefault="00787540" w:rsidP="00787540">
      <w:pPr>
        <w:pStyle w:val="QueStem"/>
      </w:pPr>
      <w:proofErr w:type="gramStart"/>
      <w:r w:rsidRPr="00015D04">
        <w:t>i</w:t>
      </w:r>
      <w:proofErr w:type="gramEnd"/>
      <w:r w:rsidRPr="00015D04">
        <w:t>.</w:t>
      </w:r>
      <w:r w:rsidRPr="00015D04">
        <w:tab/>
        <w:t>radio</w:t>
      </w:r>
    </w:p>
    <w:p w:rsidR="00787540" w:rsidRPr="00015D04" w:rsidRDefault="00787540" w:rsidP="00787540">
      <w:pPr>
        <w:keepNext/>
        <w:keepLines/>
        <w:spacing w:after="0" w:line="240" w:lineRule="auto"/>
        <w:ind w:left="1440" w:hanging="720"/>
        <w:rPr>
          <w:sz w:val="18"/>
          <w:szCs w:val="18"/>
        </w:rPr>
      </w:pPr>
    </w:p>
    <w:p w:rsidR="00787540" w:rsidRPr="00015D04" w:rsidRDefault="00787540" w:rsidP="00787540">
      <w:pPr>
        <w:keepNext/>
        <w:keepLines/>
        <w:spacing w:after="0" w:line="240" w:lineRule="auto"/>
        <w:ind w:left="1440" w:hanging="720"/>
        <w:rPr>
          <w:sz w:val="18"/>
          <w:szCs w:val="18"/>
        </w:rPr>
      </w:pPr>
    </w:p>
    <w:p w:rsidR="00787540" w:rsidRPr="00015D04" w:rsidRDefault="00787540" w:rsidP="00787540">
      <w:pPr>
        <w:pStyle w:val="ResponseChoices"/>
      </w:pPr>
      <w:r w:rsidRPr="00015D04">
        <w:t>1</w:t>
      </w:r>
      <w:r w:rsidRPr="00015D04">
        <w:tab/>
        <w:t>Yes</w:t>
      </w:r>
    </w:p>
    <w:p w:rsidR="00787540" w:rsidRPr="00015D04" w:rsidRDefault="00787540" w:rsidP="00787540">
      <w:pPr>
        <w:pStyle w:val="ResponseChoices"/>
      </w:pPr>
      <w:r w:rsidRPr="00015D04">
        <w:t>2</w:t>
      </w:r>
      <w:r w:rsidRPr="00015D04">
        <w:tab/>
        <w:t>No</w:t>
      </w:r>
    </w:p>
    <w:p w:rsidR="00787540" w:rsidRPr="00015D04" w:rsidRDefault="00787540" w:rsidP="00787540">
      <w:pPr>
        <w:pStyle w:val="ResponseChoices"/>
      </w:pPr>
      <w:r w:rsidRPr="00015D04">
        <w:t xml:space="preserve">98       </w:t>
      </w:r>
      <w:r w:rsidRPr="00015D04">
        <w:tab/>
        <w:t xml:space="preserve">Don’t know </w:t>
      </w:r>
      <w:r w:rsidRPr="00904BD4">
        <w:rPr>
          <w:rStyle w:val="InstructionsChar"/>
        </w:rPr>
        <w:t>(DO NOT READ)</w:t>
      </w:r>
    </w:p>
    <w:p w:rsidR="00787540" w:rsidRPr="00015D04" w:rsidRDefault="00787540" w:rsidP="00787540">
      <w:pPr>
        <w:pStyle w:val="ResponseChoices"/>
      </w:pPr>
      <w:r w:rsidRPr="00015D04">
        <w:t xml:space="preserve">99        Refused </w:t>
      </w:r>
      <w:r w:rsidRPr="00904BD4">
        <w:rPr>
          <w:rStyle w:val="InstructionsChar"/>
        </w:rPr>
        <w:t>(DO NOT READ)</w:t>
      </w:r>
    </w:p>
    <w:p w:rsidR="00787540" w:rsidRPr="00015D04" w:rsidRDefault="00787540" w:rsidP="00001DC4">
      <w:pPr>
        <w:pStyle w:val="ResponseChoices"/>
        <w:ind w:left="0" w:firstLine="0"/>
        <w:rPr>
          <w:b/>
        </w:rPr>
      </w:pPr>
    </w:p>
    <w:p w:rsidR="00787540" w:rsidRPr="003915E6" w:rsidRDefault="003915E6" w:rsidP="00DF1809">
      <w:pPr>
        <w:pStyle w:val="Instructions"/>
        <w:rPr>
          <w:rStyle w:val="QueStemChar"/>
        </w:rPr>
      </w:pPr>
      <w:r>
        <w:rPr>
          <w:rStyle w:val="QueStemChar"/>
        </w:rPr>
        <w:br w:type="page"/>
      </w:r>
      <w:r w:rsidR="00787540" w:rsidRPr="003915E6">
        <w:rPr>
          <w:rStyle w:val="QueStemChar"/>
        </w:rPr>
        <w:t xml:space="preserve">ASK IF DRUZE </w:t>
      </w:r>
    </w:p>
    <w:p w:rsidR="00787540" w:rsidRPr="00015D04" w:rsidRDefault="00787540" w:rsidP="00787540">
      <w:pPr>
        <w:keepNext/>
        <w:keepLines/>
        <w:spacing w:after="0" w:line="240" w:lineRule="auto"/>
        <w:ind w:left="720" w:hanging="720"/>
        <w:rPr>
          <w:sz w:val="18"/>
          <w:szCs w:val="18"/>
        </w:rPr>
      </w:pPr>
      <w:r w:rsidRPr="00015D04">
        <w:rPr>
          <w:rStyle w:val="QueStemChar"/>
        </w:rPr>
        <w:t>QD114</w:t>
      </w:r>
      <w:r w:rsidRPr="00015D04">
        <w:rPr>
          <w:sz w:val="18"/>
          <w:szCs w:val="18"/>
        </w:rPr>
        <w:tab/>
      </w:r>
      <w:r w:rsidRPr="00015D04">
        <w:rPr>
          <w:rStyle w:val="QueStemChar"/>
        </w:rPr>
        <w:t xml:space="preserve">And in your household, do you have any of the following? </w:t>
      </w:r>
      <w:proofErr w:type="gramStart"/>
      <w:r w:rsidRPr="00015D04">
        <w:rPr>
          <w:rStyle w:val="QueStemChar"/>
        </w:rPr>
        <w:t xml:space="preserve">First, </w:t>
      </w:r>
      <w:r w:rsidRPr="00015D04">
        <w:rPr>
          <w:rStyle w:val="QueStemChar"/>
          <w:b/>
        </w:rPr>
        <w:t>[INSER</w:t>
      </w:r>
      <w:r w:rsidR="00C8267C">
        <w:rPr>
          <w:rStyle w:val="QueStemChar"/>
          <w:b/>
        </w:rPr>
        <w:t>T</w:t>
      </w:r>
      <w:r w:rsidRPr="00015D04">
        <w:rPr>
          <w:rStyle w:val="QueStemChar"/>
          <w:b/>
        </w:rPr>
        <w:t xml:space="preserve"> ITEM]</w:t>
      </w:r>
      <w:r w:rsidRPr="00015D04">
        <w:rPr>
          <w:rStyle w:val="QueStemChar"/>
        </w:rPr>
        <w:t>.</w:t>
      </w:r>
      <w:proofErr w:type="gramEnd"/>
      <w:r w:rsidRPr="00015D04">
        <w:rPr>
          <w:rStyle w:val="QueStemChar"/>
        </w:rPr>
        <w:t xml:space="preserve"> Count only those that are in working order. Next </w:t>
      </w:r>
      <w:r w:rsidRPr="00015D04">
        <w:rPr>
          <w:rStyle w:val="QueStemChar"/>
          <w:b/>
        </w:rPr>
        <w:t>[INSERT ITEM]</w:t>
      </w:r>
      <w:r w:rsidRPr="00015D04">
        <w:rPr>
          <w:rStyle w:val="QueStemChar"/>
        </w:rPr>
        <w:t xml:space="preserve"> </w:t>
      </w:r>
    </w:p>
    <w:p w:rsidR="00787540" w:rsidRPr="00015D04" w:rsidRDefault="00787540" w:rsidP="00787540">
      <w:pPr>
        <w:keepNext/>
        <w:keepLines/>
        <w:spacing w:after="0" w:line="240" w:lineRule="auto"/>
        <w:ind w:left="1440" w:hanging="720"/>
        <w:rPr>
          <w:sz w:val="18"/>
          <w:szCs w:val="18"/>
        </w:rPr>
      </w:pPr>
    </w:p>
    <w:p w:rsidR="00787540" w:rsidRPr="00015D04" w:rsidRDefault="00787540" w:rsidP="00787540">
      <w:pPr>
        <w:pStyle w:val="QueStem"/>
      </w:pPr>
      <w:proofErr w:type="gramStart"/>
      <w:r w:rsidRPr="00015D04">
        <w:t>a</w:t>
      </w:r>
      <w:proofErr w:type="gramEnd"/>
      <w:r w:rsidRPr="00015D04">
        <w:t>.</w:t>
      </w:r>
      <w:r w:rsidRPr="00015D04">
        <w:tab/>
        <w:t>television</w:t>
      </w:r>
    </w:p>
    <w:p w:rsidR="00787540" w:rsidRPr="00015D04" w:rsidRDefault="00787540" w:rsidP="00787540">
      <w:pPr>
        <w:pStyle w:val="QueStem"/>
      </w:pPr>
      <w:proofErr w:type="gramStart"/>
      <w:r w:rsidRPr="00015D04">
        <w:t>b</w:t>
      </w:r>
      <w:proofErr w:type="gramEnd"/>
      <w:r w:rsidRPr="00015D04">
        <w:t>.</w:t>
      </w:r>
      <w:r w:rsidRPr="00015D04">
        <w:tab/>
        <w:t>refrigerator</w:t>
      </w:r>
    </w:p>
    <w:p w:rsidR="00787540" w:rsidRPr="00015D04" w:rsidRDefault="00787540" w:rsidP="00787540">
      <w:pPr>
        <w:pStyle w:val="QueStem"/>
      </w:pPr>
      <w:proofErr w:type="gramStart"/>
      <w:r w:rsidRPr="00015D04">
        <w:t>c</w:t>
      </w:r>
      <w:proofErr w:type="gramEnd"/>
      <w:r w:rsidRPr="00015D04">
        <w:t>.</w:t>
      </w:r>
      <w:r w:rsidRPr="00015D04">
        <w:tab/>
        <w:t>washing machine</w:t>
      </w:r>
    </w:p>
    <w:p w:rsidR="00787540" w:rsidRPr="00015D04" w:rsidRDefault="00787540" w:rsidP="00787540">
      <w:pPr>
        <w:pStyle w:val="QueStem"/>
      </w:pPr>
      <w:proofErr w:type="gramStart"/>
      <w:r w:rsidRPr="00015D04">
        <w:t>d</w:t>
      </w:r>
      <w:proofErr w:type="gramEnd"/>
      <w:r w:rsidRPr="00015D04">
        <w:t>.</w:t>
      </w:r>
      <w:r w:rsidRPr="00015D04">
        <w:tab/>
        <w:t>microwave oven</w:t>
      </w:r>
    </w:p>
    <w:p w:rsidR="00787540" w:rsidRPr="00015D04" w:rsidRDefault="00787540" w:rsidP="00787540">
      <w:pPr>
        <w:pStyle w:val="QueStem"/>
      </w:pPr>
      <w:proofErr w:type="gramStart"/>
      <w:r w:rsidRPr="00015D04">
        <w:t>e</w:t>
      </w:r>
      <w:proofErr w:type="gramEnd"/>
      <w:r w:rsidRPr="00015D04">
        <w:t>.</w:t>
      </w:r>
      <w:r w:rsidRPr="00015D04">
        <w:tab/>
        <w:t>computer</w:t>
      </w:r>
    </w:p>
    <w:p w:rsidR="00787540" w:rsidRPr="00015D04" w:rsidRDefault="00787540" w:rsidP="00787540">
      <w:pPr>
        <w:pStyle w:val="QueStem"/>
      </w:pPr>
      <w:proofErr w:type="gramStart"/>
      <w:r w:rsidRPr="00015D04">
        <w:t>f</w:t>
      </w:r>
      <w:proofErr w:type="gramEnd"/>
      <w:r w:rsidRPr="00015D04">
        <w:t>.</w:t>
      </w:r>
      <w:r w:rsidRPr="00015D04">
        <w:tab/>
        <w:t>car</w:t>
      </w:r>
    </w:p>
    <w:p w:rsidR="00787540" w:rsidRPr="00015D04" w:rsidRDefault="00787540" w:rsidP="00787540">
      <w:pPr>
        <w:pStyle w:val="QueStem"/>
      </w:pPr>
      <w:proofErr w:type="gramStart"/>
      <w:r w:rsidRPr="00015D04">
        <w:t>g</w:t>
      </w:r>
      <w:proofErr w:type="gramEnd"/>
      <w:r w:rsidRPr="00015D04">
        <w:t>.</w:t>
      </w:r>
      <w:r w:rsidRPr="00015D04">
        <w:tab/>
        <w:t>bicycle</w:t>
      </w:r>
    </w:p>
    <w:p w:rsidR="00787540" w:rsidRPr="00015D04" w:rsidRDefault="00787540" w:rsidP="00787540">
      <w:pPr>
        <w:pStyle w:val="QueStem"/>
      </w:pPr>
      <w:proofErr w:type="gramStart"/>
      <w:r w:rsidRPr="00015D04">
        <w:t>h</w:t>
      </w:r>
      <w:proofErr w:type="gramEnd"/>
      <w:r w:rsidRPr="00015D04">
        <w:t>.</w:t>
      </w:r>
      <w:r w:rsidRPr="00015D04">
        <w:tab/>
        <w:t xml:space="preserve">motorcycle or scooter </w:t>
      </w:r>
    </w:p>
    <w:p w:rsidR="00787540" w:rsidRPr="00015D04" w:rsidRDefault="00787540" w:rsidP="00787540">
      <w:pPr>
        <w:pStyle w:val="QueStem"/>
      </w:pPr>
      <w:proofErr w:type="gramStart"/>
      <w:r w:rsidRPr="00015D04">
        <w:t>i</w:t>
      </w:r>
      <w:proofErr w:type="gramEnd"/>
      <w:r w:rsidRPr="00015D04">
        <w:t>.</w:t>
      </w:r>
      <w:r w:rsidRPr="00015D04">
        <w:tab/>
        <w:t>radio</w:t>
      </w:r>
    </w:p>
    <w:p w:rsidR="00787540" w:rsidRPr="00015D04" w:rsidRDefault="00787540" w:rsidP="00787540">
      <w:pPr>
        <w:keepNext/>
        <w:keepLines/>
        <w:spacing w:after="0" w:line="240" w:lineRule="auto"/>
        <w:ind w:left="1440" w:hanging="720"/>
        <w:rPr>
          <w:sz w:val="18"/>
          <w:szCs w:val="18"/>
        </w:rPr>
      </w:pPr>
    </w:p>
    <w:p w:rsidR="00787540" w:rsidRPr="00015D04" w:rsidRDefault="00787540" w:rsidP="00787540">
      <w:pPr>
        <w:keepNext/>
        <w:keepLines/>
        <w:spacing w:after="0" w:line="240" w:lineRule="auto"/>
        <w:ind w:left="1440" w:hanging="720"/>
        <w:rPr>
          <w:sz w:val="18"/>
          <w:szCs w:val="18"/>
        </w:rPr>
      </w:pPr>
    </w:p>
    <w:p w:rsidR="00787540" w:rsidRPr="00015D04" w:rsidRDefault="00787540" w:rsidP="00787540">
      <w:pPr>
        <w:pStyle w:val="ResponseChoices"/>
      </w:pPr>
      <w:r w:rsidRPr="00015D04">
        <w:t>1</w:t>
      </w:r>
      <w:r w:rsidRPr="00015D04">
        <w:tab/>
        <w:t>Yes</w:t>
      </w:r>
    </w:p>
    <w:p w:rsidR="00787540" w:rsidRPr="00015D04" w:rsidRDefault="00787540" w:rsidP="00787540">
      <w:pPr>
        <w:pStyle w:val="ResponseChoices"/>
      </w:pPr>
      <w:r w:rsidRPr="00015D04">
        <w:t>2</w:t>
      </w:r>
      <w:r w:rsidRPr="00015D04">
        <w:tab/>
        <w:t>No</w:t>
      </w:r>
    </w:p>
    <w:p w:rsidR="00787540" w:rsidRPr="00015D04" w:rsidRDefault="00787540" w:rsidP="00787540">
      <w:pPr>
        <w:pStyle w:val="ResponseChoices"/>
      </w:pPr>
      <w:r w:rsidRPr="00015D04">
        <w:t xml:space="preserve">98       </w:t>
      </w:r>
      <w:r w:rsidRPr="00015D04">
        <w:tab/>
        <w:t xml:space="preserve">Don’t know </w:t>
      </w:r>
      <w:r w:rsidRPr="00904BD4">
        <w:rPr>
          <w:rStyle w:val="InstructionsChar"/>
        </w:rPr>
        <w:t>(DO NOT READ)</w:t>
      </w:r>
    </w:p>
    <w:p w:rsidR="00787540" w:rsidRPr="00015D04" w:rsidRDefault="00787540" w:rsidP="00787540">
      <w:pPr>
        <w:pStyle w:val="ResponseChoices"/>
      </w:pPr>
      <w:r w:rsidRPr="00015D04">
        <w:t xml:space="preserve">99        Refused </w:t>
      </w:r>
      <w:r w:rsidRPr="00904BD4">
        <w:rPr>
          <w:rStyle w:val="InstructionsChar"/>
        </w:rPr>
        <w:t>(DO NOT READ)</w:t>
      </w:r>
    </w:p>
    <w:p w:rsidR="00863F8F" w:rsidRDefault="00863F8F" w:rsidP="00383D53">
      <w:pPr>
        <w:spacing w:after="0" w:line="240" w:lineRule="auto"/>
        <w:ind w:left="810" w:hanging="810"/>
        <w:rPr>
          <w:rFonts w:ascii="Verdana" w:hAnsi="Verdana"/>
          <w:sz w:val="18"/>
          <w:szCs w:val="18"/>
        </w:rPr>
      </w:pPr>
    </w:p>
    <w:p w:rsidR="00787540" w:rsidRDefault="00787540" w:rsidP="00383D53">
      <w:pPr>
        <w:spacing w:after="0" w:line="240" w:lineRule="auto"/>
        <w:ind w:left="810" w:hanging="810"/>
        <w:rPr>
          <w:rFonts w:ascii="Verdana" w:hAnsi="Verdana"/>
          <w:sz w:val="18"/>
          <w:szCs w:val="18"/>
        </w:rPr>
      </w:pPr>
    </w:p>
    <w:p w:rsidR="00787540" w:rsidRDefault="00787540" w:rsidP="00383D53">
      <w:pPr>
        <w:spacing w:after="0" w:line="240" w:lineRule="auto"/>
        <w:ind w:left="810" w:hanging="810"/>
        <w:rPr>
          <w:rFonts w:ascii="Verdana" w:hAnsi="Verdana"/>
          <w:sz w:val="18"/>
          <w:szCs w:val="18"/>
        </w:rPr>
      </w:pPr>
    </w:p>
    <w:p w:rsidR="00F76996" w:rsidRPr="00015D04" w:rsidRDefault="00F76996" w:rsidP="00F76996">
      <w:pPr>
        <w:pStyle w:val="Instructions"/>
      </w:pPr>
      <w:r>
        <w:br w:type="page"/>
      </w:r>
      <w:r w:rsidRPr="00015D04">
        <w:t>INTERVIEWER OBSERVATION</w:t>
      </w:r>
    </w:p>
    <w:p w:rsidR="00F76996" w:rsidRPr="00015D04" w:rsidRDefault="00F76996" w:rsidP="00904BD4">
      <w:pPr>
        <w:pStyle w:val="QueStem"/>
      </w:pPr>
      <w:r w:rsidRPr="00015D04">
        <w:t>Q561</w:t>
      </w:r>
      <w:r w:rsidRPr="00015D04">
        <w:tab/>
        <w:t xml:space="preserve">Did the male respondent have a beard? </w:t>
      </w:r>
    </w:p>
    <w:p w:rsidR="00F76996" w:rsidRPr="00015D04" w:rsidRDefault="00F76996" w:rsidP="00F76996">
      <w:pPr>
        <w:pStyle w:val="Instructions"/>
        <w:rPr>
          <w:b w:val="0"/>
        </w:rPr>
      </w:pPr>
      <w:r w:rsidRPr="00015D04">
        <w:rPr>
          <w:b w:val="0"/>
        </w:rPr>
        <w:tab/>
      </w:r>
    </w:p>
    <w:p w:rsidR="00F76996" w:rsidRPr="00015D04" w:rsidRDefault="00F76996" w:rsidP="00F76996">
      <w:pPr>
        <w:pStyle w:val="ResponseChoices"/>
      </w:pPr>
      <w:r w:rsidRPr="00015D04">
        <w:t>1</w:t>
      </w:r>
      <w:r w:rsidRPr="00015D04">
        <w:tab/>
        <w:t>No</w:t>
      </w:r>
    </w:p>
    <w:p w:rsidR="00F76996" w:rsidRPr="00015D04" w:rsidRDefault="00F76996" w:rsidP="00F76996">
      <w:pPr>
        <w:pStyle w:val="ResponseChoices"/>
      </w:pPr>
      <w:r w:rsidRPr="00015D04">
        <w:t>2</w:t>
      </w:r>
      <w:r w:rsidRPr="00015D04">
        <w:tab/>
        <w:t>Yes</w:t>
      </w:r>
    </w:p>
    <w:p w:rsidR="00F76996" w:rsidRPr="00904BD4" w:rsidRDefault="00F76996" w:rsidP="00F76996">
      <w:pPr>
        <w:pStyle w:val="ResponseChoices"/>
        <w:rPr>
          <w:rStyle w:val="InstructionsChar"/>
        </w:rPr>
      </w:pPr>
      <w:r w:rsidRPr="00015D04">
        <w:t>100</w:t>
      </w:r>
      <w:r w:rsidRPr="00015D04">
        <w:tab/>
        <w:t>Unable to assess</w:t>
      </w:r>
    </w:p>
    <w:p w:rsidR="00F76996" w:rsidRPr="00015D04" w:rsidRDefault="00F76996" w:rsidP="00F76996">
      <w:pPr>
        <w:keepNext/>
        <w:spacing w:after="0" w:line="240" w:lineRule="auto"/>
        <w:rPr>
          <w:rFonts w:ascii="Verdana" w:hAnsi="Verdana"/>
          <w:b/>
          <w:bCs/>
          <w:sz w:val="18"/>
          <w:szCs w:val="18"/>
        </w:rPr>
      </w:pPr>
    </w:p>
    <w:p w:rsidR="00F76996" w:rsidRPr="00904BD4" w:rsidRDefault="00F76996" w:rsidP="003915E6">
      <w:pPr>
        <w:pStyle w:val="Instructions"/>
      </w:pPr>
      <w:r w:rsidRPr="003915E6">
        <w:t>INTERVIEWER OBSERVATION</w:t>
      </w:r>
    </w:p>
    <w:p w:rsidR="003915E6" w:rsidRDefault="00F76996" w:rsidP="00F76996">
      <w:pPr>
        <w:keepNext/>
        <w:keepLines/>
        <w:spacing w:after="0" w:line="240" w:lineRule="auto"/>
        <w:ind w:left="720" w:hanging="720"/>
        <w:rPr>
          <w:rStyle w:val="QueStemChar"/>
          <w:b/>
        </w:rPr>
      </w:pPr>
      <w:r w:rsidRPr="00015D04">
        <w:rPr>
          <w:rStyle w:val="QueStemChar"/>
        </w:rPr>
        <w:t>QGEN</w:t>
      </w:r>
      <w:r w:rsidRPr="00015D04">
        <w:rPr>
          <w:rStyle w:val="QueStemChar"/>
        </w:rPr>
        <w:tab/>
        <w:t xml:space="preserve">Gender </w:t>
      </w:r>
      <w:r w:rsidRPr="00015D04">
        <w:rPr>
          <w:rStyle w:val="QueStemChar"/>
          <w:b/>
        </w:rPr>
        <w:t>(RECORD BY OBSERVATION)</w:t>
      </w:r>
    </w:p>
    <w:p w:rsidR="00F76996" w:rsidRPr="00015D04" w:rsidRDefault="00F76996" w:rsidP="00F76996">
      <w:pPr>
        <w:keepNext/>
        <w:keepLines/>
        <w:spacing w:after="0" w:line="240" w:lineRule="auto"/>
        <w:ind w:left="720" w:hanging="720"/>
      </w:pPr>
      <w:r w:rsidRPr="00015D04">
        <w:rPr>
          <w:b/>
        </w:rPr>
        <w:t xml:space="preserve"> </w:t>
      </w:r>
    </w:p>
    <w:p w:rsidR="00F76996" w:rsidRPr="00015D04" w:rsidRDefault="00F76996" w:rsidP="00F76996">
      <w:pPr>
        <w:pStyle w:val="ResponseChoices"/>
      </w:pPr>
      <w:r w:rsidRPr="00015D04">
        <w:t>1</w:t>
      </w:r>
      <w:r w:rsidRPr="00015D04">
        <w:tab/>
        <w:t>Male</w:t>
      </w:r>
    </w:p>
    <w:p w:rsidR="00F76996" w:rsidRPr="00015D04" w:rsidRDefault="00F76996" w:rsidP="00F76996">
      <w:pPr>
        <w:pStyle w:val="ResponseChoices"/>
      </w:pPr>
      <w:r w:rsidRPr="00015D04">
        <w:t>2</w:t>
      </w:r>
      <w:r w:rsidRPr="00015D04">
        <w:tab/>
        <w:t>Female</w:t>
      </w:r>
    </w:p>
    <w:p w:rsidR="00F76996" w:rsidRPr="00015D04" w:rsidRDefault="00F76996" w:rsidP="00F76996">
      <w:pPr>
        <w:keepNext/>
        <w:spacing w:after="0" w:line="240" w:lineRule="auto"/>
        <w:rPr>
          <w:rFonts w:ascii="Verdana" w:hAnsi="Verdana"/>
          <w:b/>
          <w:bCs/>
          <w:sz w:val="18"/>
          <w:szCs w:val="18"/>
        </w:rPr>
      </w:pPr>
    </w:p>
    <w:p w:rsidR="00F76996" w:rsidRPr="00015D04" w:rsidRDefault="00F76996" w:rsidP="00904BD4">
      <w:pPr>
        <w:pStyle w:val="Instructions"/>
      </w:pPr>
      <w:r w:rsidRPr="00015D04">
        <w:t>ASK ALL</w:t>
      </w:r>
    </w:p>
    <w:p w:rsidR="00F76996" w:rsidRPr="00015D04" w:rsidRDefault="00F76996" w:rsidP="00F76996">
      <w:pPr>
        <w:tabs>
          <w:tab w:val="left" w:pos="1440"/>
        </w:tabs>
        <w:spacing w:after="0" w:line="240" w:lineRule="auto"/>
        <w:ind w:left="720" w:hanging="720"/>
        <w:rPr>
          <w:rFonts w:ascii="Verdana" w:hAnsi="Verdana"/>
          <w:iCs/>
          <w:color w:val="7F7F7F"/>
          <w:sz w:val="18"/>
          <w:szCs w:val="18"/>
          <w:lang w:val="en-CA"/>
        </w:rPr>
      </w:pPr>
      <w:r w:rsidRPr="00015D04">
        <w:rPr>
          <w:rFonts w:ascii="Verdana" w:hAnsi="Verdana"/>
          <w:iCs/>
          <w:sz w:val="18"/>
          <w:szCs w:val="18"/>
        </w:rPr>
        <w:t>QUSA1</w:t>
      </w:r>
      <w:r w:rsidRPr="00015D04">
        <w:rPr>
          <w:rFonts w:ascii="Verdana" w:hAnsi="Verdana"/>
          <w:iCs/>
          <w:sz w:val="18"/>
          <w:szCs w:val="18"/>
        </w:rPr>
        <w:tab/>
        <w:t xml:space="preserve">Have you ever been to the United States, or not? </w:t>
      </w:r>
    </w:p>
    <w:p w:rsidR="00F76996" w:rsidRPr="00015D04" w:rsidRDefault="00F76996" w:rsidP="00F76996">
      <w:pPr>
        <w:tabs>
          <w:tab w:val="left" w:pos="1440"/>
        </w:tabs>
        <w:spacing w:after="0" w:line="240" w:lineRule="auto"/>
        <w:ind w:left="720" w:hanging="720"/>
        <w:rPr>
          <w:rFonts w:ascii="Verdana" w:hAnsi="Verdana"/>
          <w:iCs/>
          <w:sz w:val="18"/>
          <w:szCs w:val="18"/>
        </w:rPr>
      </w:pPr>
    </w:p>
    <w:p w:rsidR="00F76996" w:rsidRPr="00015D04" w:rsidRDefault="00F76996" w:rsidP="00F76996">
      <w:pPr>
        <w:keepNext/>
        <w:keepLines/>
        <w:spacing w:after="0" w:line="240" w:lineRule="auto"/>
        <w:ind w:left="1440" w:hanging="720"/>
        <w:rPr>
          <w:rFonts w:ascii="Verdana" w:hAnsi="Verdana"/>
          <w:sz w:val="18"/>
          <w:szCs w:val="18"/>
        </w:rPr>
      </w:pPr>
      <w:r w:rsidRPr="00015D04">
        <w:rPr>
          <w:rFonts w:ascii="Verdana" w:hAnsi="Verdana"/>
          <w:sz w:val="18"/>
          <w:szCs w:val="18"/>
        </w:rPr>
        <w:t>1</w:t>
      </w:r>
      <w:r w:rsidRPr="00015D04">
        <w:rPr>
          <w:rFonts w:ascii="Verdana" w:hAnsi="Verdana"/>
          <w:sz w:val="18"/>
          <w:szCs w:val="18"/>
        </w:rPr>
        <w:tab/>
        <w:t>Yes</w:t>
      </w:r>
    </w:p>
    <w:p w:rsidR="00F76996" w:rsidRPr="00015D04" w:rsidRDefault="00F76996" w:rsidP="00F76996">
      <w:pPr>
        <w:keepNext/>
        <w:keepLines/>
        <w:spacing w:after="0" w:line="240" w:lineRule="auto"/>
        <w:ind w:left="1440" w:hanging="720"/>
        <w:rPr>
          <w:rFonts w:ascii="Verdana" w:hAnsi="Verdana"/>
          <w:sz w:val="18"/>
          <w:szCs w:val="18"/>
        </w:rPr>
      </w:pPr>
      <w:r w:rsidRPr="00015D04">
        <w:rPr>
          <w:rFonts w:ascii="Verdana" w:hAnsi="Verdana"/>
          <w:sz w:val="18"/>
          <w:szCs w:val="18"/>
        </w:rPr>
        <w:t>2</w:t>
      </w:r>
      <w:r w:rsidRPr="00015D04">
        <w:rPr>
          <w:rFonts w:ascii="Verdana" w:hAnsi="Verdana"/>
          <w:sz w:val="18"/>
          <w:szCs w:val="18"/>
        </w:rPr>
        <w:tab/>
        <w:t>No</w:t>
      </w:r>
    </w:p>
    <w:p w:rsidR="00F76996" w:rsidRPr="00015D04" w:rsidRDefault="00F76996" w:rsidP="00F76996">
      <w:pPr>
        <w:keepNext/>
        <w:keepLines/>
        <w:spacing w:after="0" w:line="240" w:lineRule="auto"/>
        <w:ind w:left="1440" w:hanging="720"/>
        <w:rPr>
          <w:rFonts w:ascii="Verdana" w:hAnsi="Verdana"/>
          <w:sz w:val="18"/>
          <w:szCs w:val="18"/>
        </w:rPr>
      </w:pPr>
      <w:r w:rsidRPr="00015D04">
        <w:rPr>
          <w:rFonts w:ascii="Verdana" w:hAnsi="Verdana"/>
          <w:sz w:val="18"/>
          <w:szCs w:val="18"/>
        </w:rPr>
        <w:t>98</w:t>
      </w:r>
      <w:r w:rsidRPr="00015D04">
        <w:rPr>
          <w:rFonts w:ascii="Verdana" w:hAnsi="Verdana"/>
          <w:sz w:val="18"/>
          <w:szCs w:val="18"/>
        </w:rPr>
        <w:tab/>
        <w:t xml:space="preserve">Don’t know </w:t>
      </w:r>
      <w:r w:rsidRPr="00015D04">
        <w:rPr>
          <w:rFonts w:ascii="Verdana" w:hAnsi="Verdana"/>
          <w:b/>
          <w:sz w:val="18"/>
          <w:szCs w:val="18"/>
        </w:rPr>
        <w:t>(DO NOT READ)</w:t>
      </w:r>
    </w:p>
    <w:p w:rsidR="00F76996" w:rsidRPr="00015D04" w:rsidRDefault="00F76996" w:rsidP="00F76996">
      <w:pPr>
        <w:keepNext/>
        <w:keepLines/>
        <w:spacing w:after="0" w:line="240" w:lineRule="auto"/>
        <w:ind w:left="1440" w:hanging="720"/>
        <w:rPr>
          <w:rFonts w:ascii="Verdana" w:hAnsi="Verdana"/>
          <w:b/>
          <w:sz w:val="18"/>
          <w:szCs w:val="18"/>
        </w:rPr>
      </w:pPr>
      <w:r w:rsidRPr="00015D04">
        <w:rPr>
          <w:rFonts w:ascii="Verdana" w:hAnsi="Verdana"/>
          <w:sz w:val="18"/>
          <w:szCs w:val="18"/>
        </w:rPr>
        <w:t>99</w:t>
      </w:r>
      <w:r w:rsidRPr="00015D04">
        <w:rPr>
          <w:rFonts w:ascii="Verdana" w:hAnsi="Verdana"/>
          <w:sz w:val="18"/>
          <w:szCs w:val="18"/>
        </w:rPr>
        <w:tab/>
        <w:t xml:space="preserve">Refused </w:t>
      </w:r>
      <w:r w:rsidRPr="00015D04">
        <w:rPr>
          <w:rFonts w:ascii="Verdana" w:hAnsi="Verdana"/>
          <w:b/>
          <w:sz w:val="18"/>
          <w:szCs w:val="18"/>
        </w:rPr>
        <w:t>(DO NOT READ)</w:t>
      </w:r>
    </w:p>
    <w:p w:rsidR="00F76996" w:rsidRPr="00015D04" w:rsidRDefault="00F76996" w:rsidP="00F76996">
      <w:pPr>
        <w:spacing w:after="0" w:line="240" w:lineRule="auto"/>
        <w:rPr>
          <w:rFonts w:ascii="Verdana" w:hAnsi="Verdana"/>
          <w:sz w:val="18"/>
          <w:szCs w:val="18"/>
        </w:rPr>
      </w:pPr>
    </w:p>
    <w:p w:rsidR="00F76996" w:rsidRPr="00015D04" w:rsidRDefault="00F76996" w:rsidP="00904BD4">
      <w:pPr>
        <w:pStyle w:val="Instructions"/>
      </w:pPr>
      <w:r w:rsidRPr="00015D04">
        <w:t>ASK IF RESPONDENT HAS TRAVELED TO THE U.S. (QUSA1=1)</w:t>
      </w:r>
    </w:p>
    <w:p w:rsidR="00F76996" w:rsidRPr="00015D04" w:rsidRDefault="00F76996" w:rsidP="00904BD4">
      <w:pPr>
        <w:pStyle w:val="QueStem"/>
        <w:rPr>
          <w:color w:val="7F7F7F"/>
          <w:lang w:val="en-CA"/>
        </w:rPr>
      </w:pPr>
      <w:r w:rsidRPr="00015D04">
        <w:t>QUSA2</w:t>
      </w:r>
      <w:r w:rsidRPr="00015D04">
        <w:tab/>
        <w:t xml:space="preserve">Have you been to the United States once or more than once? </w:t>
      </w:r>
    </w:p>
    <w:p w:rsidR="00F76996" w:rsidRPr="00015D04" w:rsidRDefault="00F76996" w:rsidP="00F76996">
      <w:pPr>
        <w:tabs>
          <w:tab w:val="left" w:pos="1440"/>
        </w:tabs>
        <w:spacing w:after="0" w:line="240" w:lineRule="auto"/>
        <w:ind w:left="720" w:hanging="720"/>
        <w:rPr>
          <w:rFonts w:ascii="Verdana" w:hAnsi="Verdana"/>
          <w:iCs/>
          <w:sz w:val="18"/>
          <w:szCs w:val="18"/>
        </w:rPr>
      </w:pPr>
    </w:p>
    <w:p w:rsidR="00F76996" w:rsidRPr="00015D04" w:rsidRDefault="00F76996" w:rsidP="00904BD4">
      <w:pPr>
        <w:pStyle w:val="ResponseChoices"/>
      </w:pPr>
      <w:r w:rsidRPr="00015D04">
        <w:t>1</w:t>
      </w:r>
      <w:r w:rsidRPr="00015D04">
        <w:tab/>
        <w:t xml:space="preserve">Once </w:t>
      </w:r>
    </w:p>
    <w:p w:rsidR="00F76996" w:rsidRPr="00015D04" w:rsidRDefault="00F76996" w:rsidP="00904BD4">
      <w:pPr>
        <w:pStyle w:val="ResponseChoices"/>
      </w:pPr>
      <w:r w:rsidRPr="00015D04">
        <w:t>2</w:t>
      </w:r>
      <w:r w:rsidRPr="00015D04">
        <w:tab/>
        <w:t>More than once</w:t>
      </w:r>
    </w:p>
    <w:p w:rsidR="00F76996" w:rsidRPr="00015D04" w:rsidRDefault="00F76996" w:rsidP="00904BD4">
      <w:pPr>
        <w:pStyle w:val="ResponseChoices"/>
      </w:pPr>
      <w:r w:rsidRPr="00015D04">
        <w:t>3</w:t>
      </w:r>
      <w:r w:rsidRPr="00015D04">
        <w:tab/>
        <w:t xml:space="preserve">Lived in the United States </w:t>
      </w:r>
      <w:r w:rsidRPr="00015D04">
        <w:rPr>
          <w:b/>
        </w:rPr>
        <w:t>(DO NOT READ)</w:t>
      </w:r>
    </w:p>
    <w:p w:rsidR="00F76996" w:rsidRPr="00015D04" w:rsidRDefault="00F76996" w:rsidP="00904BD4">
      <w:pPr>
        <w:pStyle w:val="ResponseChoices"/>
      </w:pPr>
      <w:r w:rsidRPr="00015D04">
        <w:t>98</w:t>
      </w:r>
      <w:r w:rsidRPr="00015D04">
        <w:tab/>
        <w:t xml:space="preserve">Don’t know </w:t>
      </w:r>
      <w:r w:rsidRPr="00015D04">
        <w:rPr>
          <w:b/>
        </w:rPr>
        <w:t>(DO NOT READ)</w:t>
      </w:r>
    </w:p>
    <w:p w:rsidR="00F76996" w:rsidRPr="00015D04" w:rsidRDefault="00F76996" w:rsidP="00904BD4">
      <w:pPr>
        <w:pStyle w:val="ResponseChoices"/>
      </w:pPr>
      <w:r w:rsidRPr="00015D04">
        <w:t>99</w:t>
      </w:r>
      <w:r w:rsidRPr="00015D04">
        <w:tab/>
        <w:t xml:space="preserve">Refused </w:t>
      </w:r>
      <w:r w:rsidRPr="00015D04">
        <w:rPr>
          <w:b/>
        </w:rPr>
        <w:t>(DO NOT READ)</w:t>
      </w:r>
    </w:p>
    <w:p w:rsidR="00F76996" w:rsidRPr="00015D04" w:rsidRDefault="00F76996" w:rsidP="00F76996">
      <w:pPr>
        <w:pStyle w:val="ResponseChoices"/>
        <w:ind w:left="0" w:firstLine="0"/>
        <w:rPr>
          <w:strike/>
        </w:rPr>
      </w:pPr>
    </w:p>
    <w:p w:rsidR="00F76996" w:rsidRPr="00015D04" w:rsidRDefault="00F76996" w:rsidP="00F76996">
      <w:pPr>
        <w:pStyle w:val="Instructions"/>
      </w:pPr>
      <w:r w:rsidRPr="00015D04">
        <w:t>ASK ALL</w:t>
      </w:r>
    </w:p>
    <w:p w:rsidR="00F76996" w:rsidRPr="00015D04" w:rsidRDefault="00F76996" w:rsidP="00F76996">
      <w:pPr>
        <w:pStyle w:val="Instructions"/>
        <w:rPr>
          <w:rStyle w:val="SourceListChar"/>
        </w:rPr>
      </w:pPr>
      <w:r w:rsidRPr="00015D04">
        <w:rPr>
          <w:rStyle w:val="QueStemChar"/>
          <w:b w:val="0"/>
        </w:rPr>
        <w:t>QAGE</w:t>
      </w:r>
      <w:r w:rsidRPr="00015D04">
        <w:rPr>
          <w:rStyle w:val="QueStemChar"/>
          <w:b w:val="0"/>
        </w:rPr>
        <w:tab/>
        <w:t>How old were you at your last birthday?</w:t>
      </w:r>
      <w:r w:rsidRPr="00015D04">
        <w:rPr>
          <w:rStyle w:val="QueStemChar"/>
        </w:rPr>
        <w:t xml:space="preserve"> </w:t>
      </w:r>
    </w:p>
    <w:p w:rsidR="00F76996" w:rsidRPr="00015D04" w:rsidRDefault="00F76996" w:rsidP="00F76996">
      <w:pPr>
        <w:pStyle w:val="Instructions"/>
        <w:rPr>
          <w:rStyle w:val="SourceListChar"/>
          <w:b w:val="0"/>
        </w:rPr>
      </w:pPr>
    </w:p>
    <w:p w:rsidR="00F76996" w:rsidRPr="00904BD4" w:rsidRDefault="00F76996" w:rsidP="00904BD4">
      <w:pPr>
        <w:pStyle w:val="Instructions"/>
        <w:rPr>
          <w:rStyle w:val="SourceListChar"/>
          <w:color w:val="auto"/>
        </w:rPr>
      </w:pPr>
      <w:r w:rsidRPr="00904BD4">
        <w:rPr>
          <w:rStyle w:val="SourceListChar"/>
          <w:color w:val="auto"/>
        </w:rPr>
        <w:t>[RECORD AGE IN YEARS]</w:t>
      </w:r>
    </w:p>
    <w:p w:rsidR="00F76996" w:rsidRPr="00015D04" w:rsidRDefault="00F76996" w:rsidP="00F76996">
      <w:pPr>
        <w:pStyle w:val="ResponseChoices"/>
      </w:pPr>
      <w:r w:rsidRPr="00015D04">
        <w:t>97</w:t>
      </w:r>
      <w:r w:rsidRPr="00015D04">
        <w:tab/>
        <w:t>97 or older</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99</w:t>
      </w:r>
      <w:r w:rsidRPr="00015D04">
        <w:tab/>
        <w:t xml:space="preserve">Refused </w:t>
      </w:r>
      <w:r w:rsidRPr="00904BD4">
        <w:rPr>
          <w:rStyle w:val="InstructionsChar"/>
        </w:rPr>
        <w:t>(DO NOT READ)</w:t>
      </w:r>
    </w:p>
    <w:p w:rsidR="00567163" w:rsidRDefault="00567163" w:rsidP="00567163">
      <w:pPr>
        <w:keepNext/>
        <w:tabs>
          <w:tab w:val="left" w:pos="3300"/>
        </w:tabs>
        <w:spacing w:after="0" w:line="240" w:lineRule="auto"/>
        <w:rPr>
          <w:rFonts w:ascii="Verdana" w:hAnsi="Verdana"/>
          <w:b/>
          <w:bCs/>
          <w:sz w:val="18"/>
          <w:szCs w:val="18"/>
        </w:rPr>
      </w:pPr>
    </w:p>
    <w:p w:rsidR="00567163" w:rsidRPr="00B6776D" w:rsidRDefault="00567163" w:rsidP="00904BD4">
      <w:pPr>
        <w:pStyle w:val="Instructions"/>
      </w:pPr>
      <w:r w:rsidRPr="00B6776D">
        <w:t>ASK IF FEMALE</w:t>
      </w:r>
    </w:p>
    <w:p w:rsidR="00567163" w:rsidRPr="00B6776D" w:rsidRDefault="00567163" w:rsidP="00904BD4">
      <w:pPr>
        <w:pStyle w:val="QueStem"/>
        <w:rPr>
          <w:rStyle w:val="SourceListChar"/>
        </w:rPr>
      </w:pPr>
      <w:r w:rsidRPr="00B6776D">
        <w:rPr>
          <w:color w:val="000000" w:themeColor="text1"/>
        </w:rPr>
        <w:t>Q575</w:t>
      </w:r>
      <w:r w:rsidRPr="00B6776D">
        <w:tab/>
        <w:t xml:space="preserve">What kind of hair covering, if at all, do you usually wear? </w:t>
      </w:r>
      <w:r w:rsidRPr="00B6776D">
        <w:rPr>
          <w:b/>
        </w:rPr>
        <w:t>(DO NOT READ RESPONSE CATEGORIES. ALLOW MULTIPLE RESPONSES)</w:t>
      </w:r>
      <w:r w:rsidRPr="00B6776D">
        <w:t xml:space="preserve"> </w:t>
      </w:r>
    </w:p>
    <w:p w:rsidR="00567163" w:rsidRPr="00B6776D" w:rsidRDefault="00567163" w:rsidP="00567163">
      <w:pPr>
        <w:keepNext/>
        <w:spacing w:after="0" w:line="240" w:lineRule="auto"/>
        <w:rPr>
          <w:rFonts w:ascii="Verdana" w:hAnsi="Verdana"/>
          <w:bCs/>
          <w:sz w:val="18"/>
          <w:szCs w:val="18"/>
        </w:rPr>
      </w:pPr>
      <w:r w:rsidRPr="00B6776D">
        <w:rPr>
          <w:rFonts w:ascii="Verdana" w:hAnsi="Verdana"/>
          <w:bCs/>
          <w:sz w:val="18"/>
          <w:szCs w:val="18"/>
        </w:rPr>
        <w:t xml:space="preserve"> </w:t>
      </w:r>
    </w:p>
    <w:p w:rsidR="00567163" w:rsidRPr="00B6776D" w:rsidRDefault="00567163" w:rsidP="00904BD4">
      <w:pPr>
        <w:pStyle w:val="ResponseChoices"/>
      </w:pPr>
      <w:r w:rsidRPr="00B6776D">
        <w:t>1</w:t>
      </w:r>
      <w:r w:rsidRPr="00B6776D">
        <w:tab/>
        <w:t>Wig</w:t>
      </w:r>
    </w:p>
    <w:p w:rsidR="00567163" w:rsidRPr="00B6776D" w:rsidRDefault="00567163" w:rsidP="00904BD4">
      <w:pPr>
        <w:pStyle w:val="ResponseChoices"/>
      </w:pPr>
      <w:r w:rsidRPr="00B6776D">
        <w:t>2</w:t>
      </w:r>
      <w:r w:rsidRPr="00B6776D">
        <w:tab/>
        <w:t>Snood</w:t>
      </w:r>
    </w:p>
    <w:p w:rsidR="00567163" w:rsidRPr="00B6776D" w:rsidRDefault="00567163" w:rsidP="00904BD4">
      <w:pPr>
        <w:pStyle w:val="ResponseChoices"/>
      </w:pPr>
      <w:r w:rsidRPr="00B6776D">
        <w:t>3</w:t>
      </w:r>
      <w:r w:rsidRPr="00B6776D">
        <w:tab/>
        <w:t>Scarf</w:t>
      </w:r>
    </w:p>
    <w:p w:rsidR="00567163" w:rsidRPr="00B6776D" w:rsidRDefault="00567163" w:rsidP="00904BD4">
      <w:pPr>
        <w:pStyle w:val="ResponseChoices"/>
      </w:pPr>
      <w:r w:rsidRPr="00B6776D">
        <w:t>4</w:t>
      </w:r>
      <w:r w:rsidRPr="00B6776D">
        <w:tab/>
        <w:t>Hat</w:t>
      </w:r>
    </w:p>
    <w:p w:rsidR="00567163" w:rsidRPr="00B6776D" w:rsidRDefault="00567163" w:rsidP="00904BD4">
      <w:pPr>
        <w:pStyle w:val="ResponseChoices"/>
      </w:pPr>
      <w:r w:rsidRPr="00B6776D">
        <w:t>5</w:t>
      </w:r>
      <w:r w:rsidRPr="00B6776D">
        <w:tab/>
        <w:t>Hijab</w:t>
      </w:r>
    </w:p>
    <w:p w:rsidR="00567163" w:rsidRPr="00B6776D" w:rsidRDefault="00567163" w:rsidP="00904BD4">
      <w:pPr>
        <w:pStyle w:val="ResponseChoices"/>
      </w:pPr>
      <w:r w:rsidRPr="00B6776D">
        <w:t>6</w:t>
      </w:r>
      <w:r w:rsidRPr="00B6776D">
        <w:tab/>
      </w:r>
      <w:proofErr w:type="spellStart"/>
      <w:r w:rsidRPr="00B6776D">
        <w:t>Nikab</w:t>
      </w:r>
      <w:proofErr w:type="spellEnd"/>
    </w:p>
    <w:p w:rsidR="00567163" w:rsidRPr="00B6776D" w:rsidRDefault="00567163" w:rsidP="00904BD4">
      <w:pPr>
        <w:pStyle w:val="ResponseChoices"/>
      </w:pPr>
      <w:r w:rsidRPr="00B6776D">
        <w:t>7</w:t>
      </w:r>
      <w:r w:rsidRPr="00B6776D">
        <w:tab/>
      </w:r>
      <w:proofErr w:type="spellStart"/>
      <w:r w:rsidRPr="00B6776D">
        <w:t>Burkha</w:t>
      </w:r>
      <w:proofErr w:type="spellEnd"/>
    </w:p>
    <w:p w:rsidR="00567163" w:rsidRPr="00B6776D" w:rsidRDefault="00567163" w:rsidP="00904BD4">
      <w:pPr>
        <w:pStyle w:val="ResponseChoices"/>
      </w:pPr>
      <w:r w:rsidRPr="00B6776D">
        <w:t xml:space="preserve">11 </w:t>
      </w:r>
      <w:r w:rsidRPr="00B6776D">
        <w:tab/>
        <w:t xml:space="preserve">Other </w:t>
      </w:r>
      <w:r w:rsidRPr="00B6776D">
        <w:rPr>
          <w:b/>
        </w:rPr>
        <w:t>(SPECIFY ______)</w:t>
      </w:r>
    </w:p>
    <w:p w:rsidR="00567163" w:rsidRPr="00B6776D" w:rsidRDefault="00567163" w:rsidP="00904BD4">
      <w:pPr>
        <w:pStyle w:val="ResponseChoices"/>
      </w:pPr>
      <w:r w:rsidRPr="00B6776D">
        <w:t>98</w:t>
      </w:r>
      <w:r w:rsidRPr="00B6776D">
        <w:tab/>
        <w:t xml:space="preserve">Don't Know </w:t>
      </w:r>
      <w:r w:rsidRPr="00B6776D">
        <w:rPr>
          <w:b/>
        </w:rPr>
        <w:t>(DO NOT READ)</w:t>
      </w:r>
    </w:p>
    <w:p w:rsidR="00567163" w:rsidRDefault="00567163" w:rsidP="00904BD4">
      <w:pPr>
        <w:pStyle w:val="ResponseChoices"/>
        <w:rPr>
          <w:b/>
        </w:rPr>
      </w:pPr>
      <w:r w:rsidRPr="00B6776D">
        <w:t>99</w:t>
      </w:r>
      <w:r w:rsidRPr="00B6776D">
        <w:tab/>
        <w:t xml:space="preserve">Refused </w:t>
      </w:r>
      <w:r w:rsidRPr="00B6776D">
        <w:rPr>
          <w:b/>
        </w:rPr>
        <w:t>(DO NOT READ)</w:t>
      </w:r>
    </w:p>
    <w:p w:rsidR="00F76996" w:rsidRPr="00015D04" w:rsidRDefault="00F76996" w:rsidP="00F76996">
      <w:pPr>
        <w:spacing w:after="0" w:line="240" w:lineRule="auto"/>
        <w:rPr>
          <w:rFonts w:ascii="Verdana" w:hAnsi="Verdana"/>
          <w:b/>
          <w:sz w:val="18"/>
          <w:szCs w:val="18"/>
        </w:rPr>
      </w:pPr>
    </w:p>
    <w:p w:rsidR="00F76996" w:rsidRPr="00015D04" w:rsidRDefault="00DF6BC1" w:rsidP="00F76996">
      <w:pPr>
        <w:pStyle w:val="Instructions"/>
      </w:pPr>
      <w:r>
        <w:br w:type="page"/>
      </w:r>
      <w:r w:rsidR="00F76996" w:rsidRPr="00015D04">
        <w:t>ASK ALL</w:t>
      </w:r>
    </w:p>
    <w:p w:rsidR="00F76996" w:rsidRPr="00015D04" w:rsidRDefault="00F76996" w:rsidP="00F76996">
      <w:pPr>
        <w:keepNext/>
        <w:keepLines/>
        <w:spacing w:after="0" w:line="240" w:lineRule="auto"/>
        <w:ind w:left="720" w:hanging="720"/>
      </w:pPr>
      <w:r w:rsidRPr="00015D04">
        <w:rPr>
          <w:rStyle w:val="QueStemChar"/>
        </w:rPr>
        <w:t>QMARRIED</w:t>
      </w:r>
      <w:r w:rsidRPr="00015D04">
        <w:rPr>
          <w:rStyle w:val="QueStemChar"/>
        </w:rPr>
        <w:tab/>
        <w:t xml:space="preserve">Are you currently married, living with a partner, divorced, separated, widowed, or have you never been married? </w:t>
      </w:r>
    </w:p>
    <w:p w:rsidR="00F76996" w:rsidRPr="00015D04" w:rsidRDefault="00F76996" w:rsidP="00F76996">
      <w:pPr>
        <w:keepNext/>
        <w:keepLines/>
        <w:spacing w:after="0" w:line="240" w:lineRule="auto"/>
      </w:pPr>
    </w:p>
    <w:p w:rsidR="00F76996" w:rsidRPr="00015D04" w:rsidRDefault="00F76996" w:rsidP="00F76996">
      <w:pPr>
        <w:pStyle w:val="ResponseChoices"/>
      </w:pPr>
      <w:r w:rsidRPr="00015D04">
        <w:t>1</w:t>
      </w:r>
      <w:r w:rsidRPr="00015D04">
        <w:tab/>
        <w:t>Married</w:t>
      </w:r>
    </w:p>
    <w:p w:rsidR="00F76996" w:rsidRPr="00015D04" w:rsidRDefault="00F76996" w:rsidP="00F76996">
      <w:pPr>
        <w:pStyle w:val="ResponseChoices"/>
      </w:pPr>
      <w:r w:rsidRPr="00015D04">
        <w:t>2</w:t>
      </w:r>
      <w:r w:rsidRPr="00015D04">
        <w:tab/>
        <w:t>Living with a partner</w:t>
      </w:r>
    </w:p>
    <w:p w:rsidR="00F76996" w:rsidRPr="00015D04" w:rsidRDefault="00F76996" w:rsidP="00F76996">
      <w:pPr>
        <w:pStyle w:val="ResponseChoices"/>
      </w:pPr>
      <w:r w:rsidRPr="00015D04">
        <w:t>3</w:t>
      </w:r>
      <w:r w:rsidRPr="00015D04">
        <w:tab/>
        <w:t>Divorced</w:t>
      </w:r>
    </w:p>
    <w:p w:rsidR="00F76996" w:rsidRPr="00015D04" w:rsidRDefault="00F76996" w:rsidP="00F76996">
      <w:pPr>
        <w:pStyle w:val="ResponseChoices"/>
      </w:pPr>
      <w:r w:rsidRPr="00015D04">
        <w:t>4</w:t>
      </w:r>
      <w:r w:rsidRPr="00015D04">
        <w:tab/>
        <w:t>Separated</w:t>
      </w:r>
    </w:p>
    <w:p w:rsidR="00F76996" w:rsidRPr="00015D04" w:rsidRDefault="00F76996" w:rsidP="00F76996">
      <w:pPr>
        <w:pStyle w:val="ResponseChoices"/>
      </w:pPr>
      <w:r w:rsidRPr="00015D04">
        <w:t>5</w:t>
      </w:r>
      <w:r w:rsidRPr="00015D04">
        <w:tab/>
        <w:t>Widowed</w:t>
      </w:r>
    </w:p>
    <w:p w:rsidR="00F76996" w:rsidRPr="00015D04" w:rsidRDefault="00F76996" w:rsidP="00F76996">
      <w:pPr>
        <w:pStyle w:val="ResponseChoices"/>
      </w:pPr>
      <w:r w:rsidRPr="00015D04">
        <w:t>6</w:t>
      </w:r>
      <w:r w:rsidRPr="00015D04">
        <w:tab/>
        <w:t>Never been married</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Refused</w:t>
      </w:r>
      <w:r w:rsidRPr="00904BD4">
        <w:rPr>
          <w:rStyle w:val="InstructionsChar"/>
        </w:rPr>
        <w:t xml:space="preserve"> (DO NOT READ)</w:t>
      </w:r>
    </w:p>
    <w:p w:rsidR="00F76996" w:rsidRPr="00015D04" w:rsidRDefault="00F76996" w:rsidP="00F76996">
      <w:pPr>
        <w:tabs>
          <w:tab w:val="left" w:pos="720"/>
          <w:tab w:val="left" w:pos="1440"/>
        </w:tabs>
        <w:spacing w:after="0" w:line="240" w:lineRule="auto"/>
        <w:rPr>
          <w:rFonts w:ascii="Verdana" w:hAnsi="Verdana"/>
          <w:b/>
          <w:sz w:val="18"/>
          <w:szCs w:val="18"/>
        </w:rPr>
      </w:pPr>
    </w:p>
    <w:p w:rsidR="00F76996" w:rsidRPr="00015D04" w:rsidRDefault="00F76996" w:rsidP="00F76996">
      <w:pPr>
        <w:keepNext/>
        <w:tabs>
          <w:tab w:val="left" w:pos="3300"/>
        </w:tabs>
        <w:spacing w:after="0" w:line="240" w:lineRule="auto"/>
        <w:rPr>
          <w:rFonts w:ascii="Verdana" w:hAnsi="Verdana"/>
          <w:b/>
          <w:bCs/>
          <w:sz w:val="18"/>
          <w:szCs w:val="18"/>
        </w:rPr>
      </w:pPr>
    </w:p>
    <w:p w:rsidR="00F76996" w:rsidRPr="00015D04" w:rsidRDefault="00F76996" w:rsidP="00904BD4">
      <w:pPr>
        <w:pStyle w:val="Instructions"/>
      </w:pPr>
      <w:r w:rsidRPr="00015D04">
        <w:t>ASK IF MARRIED OR PARTNERED (QMARRIED=1</w:t>
      </w:r>
      <w:proofErr w:type="gramStart"/>
      <w:r w:rsidRPr="00015D04">
        <w:t>,2</w:t>
      </w:r>
      <w:proofErr w:type="gramEnd"/>
      <w:r w:rsidRPr="00015D04">
        <w:t>) (IN EAST JERUSALEM DO NOT READ RESPONSE CATEGORY “JEWISH”)</w:t>
      </w:r>
    </w:p>
    <w:p w:rsidR="00F76996" w:rsidRPr="00015D04" w:rsidRDefault="00F76996" w:rsidP="00904BD4">
      <w:pPr>
        <w:pStyle w:val="QueStem"/>
        <w:rPr>
          <w:rStyle w:val="SourceListChar"/>
        </w:rPr>
      </w:pPr>
      <w:r w:rsidRPr="00015D04">
        <w:t xml:space="preserve">QSPREL </w:t>
      </w:r>
      <w:r w:rsidRPr="00015D04">
        <w:tab/>
        <w:t xml:space="preserve">And what is your spouse/partner’s religion, if any? </w:t>
      </w:r>
    </w:p>
    <w:p w:rsidR="00F76996" w:rsidRPr="00015D04" w:rsidRDefault="00F76996" w:rsidP="00F76996">
      <w:pPr>
        <w:keepNext/>
        <w:spacing w:after="0" w:line="240" w:lineRule="auto"/>
        <w:rPr>
          <w:rFonts w:ascii="Verdana" w:hAnsi="Verdana"/>
          <w:bCs/>
          <w:sz w:val="18"/>
          <w:szCs w:val="18"/>
        </w:rPr>
      </w:pPr>
      <w:r w:rsidRPr="00015D04">
        <w:rPr>
          <w:rFonts w:ascii="Verdana" w:hAnsi="Verdana"/>
          <w:bCs/>
          <w:sz w:val="18"/>
          <w:szCs w:val="18"/>
        </w:rPr>
        <w:t xml:space="preserve"> </w:t>
      </w:r>
    </w:p>
    <w:p w:rsidR="00F76996" w:rsidRPr="00015D04" w:rsidRDefault="00F76996" w:rsidP="00904BD4">
      <w:pPr>
        <w:pStyle w:val="ResponseChoices"/>
      </w:pPr>
      <w:r w:rsidRPr="00015D04">
        <w:t>1</w:t>
      </w:r>
      <w:r w:rsidRPr="00015D04">
        <w:tab/>
        <w:t>Jewish (DO NOT READ IN EAST JERUSALEM)</w:t>
      </w:r>
    </w:p>
    <w:p w:rsidR="00F76996" w:rsidRPr="00015D04" w:rsidRDefault="00F76996" w:rsidP="00904BD4">
      <w:pPr>
        <w:pStyle w:val="ResponseChoices"/>
      </w:pPr>
      <w:r w:rsidRPr="00015D04">
        <w:t>2</w:t>
      </w:r>
      <w:r w:rsidRPr="00015D04">
        <w:tab/>
        <w:t xml:space="preserve">Muslim </w:t>
      </w:r>
    </w:p>
    <w:p w:rsidR="00F76996" w:rsidRPr="00015D04" w:rsidRDefault="00F76996" w:rsidP="00904BD4">
      <w:pPr>
        <w:pStyle w:val="ResponseChoices"/>
      </w:pPr>
      <w:r w:rsidRPr="00015D04">
        <w:t>3</w:t>
      </w:r>
      <w:r w:rsidRPr="00015D04">
        <w:tab/>
        <w:t>Christian</w:t>
      </w:r>
    </w:p>
    <w:p w:rsidR="00F76996" w:rsidRPr="00015D04" w:rsidRDefault="00F76996" w:rsidP="00904BD4">
      <w:pPr>
        <w:pStyle w:val="ResponseChoices"/>
      </w:pPr>
      <w:r w:rsidRPr="00015D04">
        <w:t>4</w:t>
      </w:r>
      <w:r w:rsidRPr="00015D04">
        <w:tab/>
        <w:t>Druze</w:t>
      </w:r>
    </w:p>
    <w:p w:rsidR="00F76996" w:rsidRPr="00015D04" w:rsidRDefault="00F76996" w:rsidP="00904BD4">
      <w:pPr>
        <w:pStyle w:val="ResponseChoices"/>
      </w:pPr>
      <w:r w:rsidRPr="00015D04">
        <w:t xml:space="preserve">11 </w:t>
      </w:r>
      <w:r w:rsidRPr="00015D04">
        <w:tab/>
        <w:t>Another religion (SPECIFY ______)</w:t>
      </w:r>
    </w:p>
    <w:p w:rsidR="00F76996" w:rsidRPr="00015D04" w:rsidRDefault="00F76996" w:rsidP="00904BD4">
      <w:pPr>
        <w:pStyle w:val="ResponseChoices"/>
      </w:pPr>
      <w:r w:rsidRPr="00015D04">
        <w:t>12</w:t>
      </w:r>
      <w:r w:rsidRPr="00015D04">
        <w:tab/>
        <w:t xml:space="preserve">Or no </w:t>
      </w:r>
      <w:proofErr w:type="gramStart"/>
      <w:r w:rsidRPr="00015D04">
        <w:t>religion  (</w:t>
      </w:r>
      <w:proofErr w:type="gramEnd"/>
      <w:r w:rsidRPr="00015D04">
        <w:t>Atheist, agnostic or no religion in particular)</w:t>
      </w:r>
    </w:p>
    <w:p w:rsidR="00F76996" w:rsidRPr="00015D04" w:rsidRDefault="00F76996" w:rsidP="00904BD4">
      <w:pPr>
        <w:pStyle w:val="ResponseChoices"/>
      </w:pPr>
      <w:r w:rsidRPr="00015D04">
        <w:t>15</w:t>
      </w:r>
      <w:r w:rsidRPr="00015D04">
        <w:tab/>
        <w:t>Messianic Jew/Jews for Jesus/Completed Jew (DO NOT READ)</w:t>
      </w:r>
    </w:p>
    <w:p w:rsidR="00F76996" w:rsidRPr="00015D04" w:rsidRDefault="00F76996" w:rsidP="00904BD4">
      <w:pPr>
        <w:pStyle w:val="ResponseChoices"/>
      </w:pPr>
      <w:r w:rsidRPr="00015D04">
        <w:t>98</w:t>
      </w:r>
      <w:r w:rsidRPr="00015D04">
        <w:tab/>
        <w:t>Don't Know (DO NOT READ)</w:t>
      </w:r>
    </w:p>
    <w:p w:rsidR="00F76996" w:rsidRPr="00015D04" w:rsidRDefault="00F76996" w:rsidP="00904BD4">
      <w:pPr>
        <w:pStyle w:val="ResponseChoices"/>
      </w:pPr>
      <w:r w:rsidRPr="00015D04">
        <w:t>99</w:t>
      </w:r>
      <w:r w:rsidRPr="00015D04">
        <w:tab/>
        <w:t>Refused (DO NOT READ)</w:t>
      </w:r>
    </w:p>
    <w:p w:rsidR="00F76996" w:rsidRPr="00015D04" w:rsidRDefault="00F76996" w:rsidP="00F76996">
      <w:pPr>
        <w:tabs>
          <w:tab w:val="left" w:pos="720"/>
          <w:tab w:val="left" w:pos="1440"/>
        </w:tabs>
        <w:spacing w:after="0" w:line="240" w:lineRule="auto"/>
        <w:rPr>
          <w:rFonts w:ascii="Verdana" w:hAnsi="Verdana"/>
          <w:b/>
          <w:sz w:val="18"/>
          <w:szCs w:val="18"/>
        </w:rPr>
      </w:pPr>
    </w:p>
    <w:p w:rsidR="00F76996" w:rsidRPr="00015D04" w:rsidRDefault="00F76996" w:rsidP="00F76996">
      <w:pPr>
        <w:tabs>
          <w:tab w:val="left" w:pos="720"/>
          <w:tab w:val="left" w:pos="1440"/>
        </w:tabs>
        <w:spacing w:after="0" w:line="240" w:lineRule="auto"/>
        <w:rPr>
          <w:rFonts w:ascii="Verdana" w:hAnsi="Verdana"/>
          <w:b/>
          <w:sz w:val="18"/>
          <w:szCs w:val="18"/>
        </w:rPr>
      </w:pPr>
    </w:p>
    <w:p w:rsidR="00F76996" w:rsidRDefault="00F76996" w:rsidP="00F76996">
      <w:pPr>
        <w:tabs>
          <w:tab w:val="left" w:pos="720"/>
          <w:tab w:val="left" w:pos="1440"/>
        </w:tabs>
        <w:spacing w:after="0" w:line="240" w:lineRule="auto"/>
        <w:rPr>
          <w:rFonts w:ascii="Verdana" w:hAnsi="Verdana"/>
          <w:b/>
          <w:sz w:val="18"/>
          <w:szCs w:val="18"/>
        </w:rPr>
      </w:pPr>
      <w:r w:rsidRPr="00015D04">
        <w:rPr>
          <w:rFonts w:ascii="Verdana" w:hAnsi="Verdana"/>
          <w:b/>
          <w:sz w:val="18"/>
          <w:szCs w:val="18"/>
        </w:rPr>
        <w:t xml:space="preserve">ASK IF </w:t>
      </w:r>
      <w:r w:rsidR="00C937D4">
        <w:rPr>
          <w:rFonts w:ascii="Verdana" w:hAnsi="Verdana"/>
          <w:b/>
          <w:sz w:val="18"/>
          <w:szCs w:val="18"/>
        </w:rPr>
        <w:t xml:space="preserve">JEWISH AND </w:t>
      </w:r>
      <w:r w:rsidRPr="00015D04">
        <w:rPr>
          <w:rFonts w:ascii="Verdana" w:hAnsi="Verdana"/>
          <w:b/>
          <w:sz w:val="18"/>
          <w:szCs w:val="18"/>
        </w:rPr>
        <w:t xml:space="preserve">SPOUSE/PARTNER’S RELIGION=12 (QSPREL=12) </w:t>
      </w:r>
    </w:p>
    <w:p w:rsidR="00733935" w:rsidRPr="00015D04" w:rsidRDefault="00733935" w:rsidP="00F76996">
      <w:pPr>
        <w:tabs>
          <w:tab w:val="left" w:pos="720"/>
          <w:tab w:val="left" w:pos="1440"/>
        </w:tabs>
        <w:spacing w:after="0" w:line="240" w:lineRule="auto"/>
        <w:rPr>
          <w:rFonts w:ascii="Verdana" w:hAnsi="Verdana"/>
          <w:b/>
          <w:sz w:val="18"/>
          <w:szCs w:val="18"/>
        </w:rPr>
      </w:pPr>
      <w:r>
        <w:rPr>
          <w:rFonts w:ascii="Verdana" w:hAnsi="Verdana"/>
          <w:b/>
          <w:sz w:val="18"/>
          <w:szCs w:val="18"/>
        </w:rPr>
        <w:t>NOTE THAT SOME JEWSIH RESONDENTS WHO SAID THEY HAVE A CHRISTIAN SPOUSE WERE ASKED THIS QUESTION</w:t>
      </w:r>
    </w:p>
    <w:p w:rsidR="00F76996" w:rsidRPr="00015D04" w:rsidRDefault="00F76996" w:rsidP="00F76996">
      <w:pPr>
        <w:pStyle w:val="QueStem"/>
      </w:pPr>
      <w:proofErr w:type="spellStart"/>
      <w:r w:rsidRPr="00015D04">
        <w:rPr>
          <w:color w:val="000000" w:themeColor="text1"/>
        </w:rPr>
        <w:t>QSPRELa</w:t>
      </w:r>
      <w:proofErr w:type="spellEnd"/>
      <w:r w:rsidRPr="00015D04">
        <w:tab/>
        <w:t xml:space="preserve">Aside from religion, does your spouse/partner consider themselves Jewish or partially Jewish, or not? </w:t>
      </w:r>
      <w:r w:rsidRPr="00015D04">
        <w:rPr>
          <w:b/>
        </w:rPr>
        <w:t xml:space="preserve">[INTERVIEWER INSTRUCTION: RESPONDENTS VOLUNTEERING “CULTURALLY JEWISH” SHOULD BE COUNTED AS JEWISH. </w:t>
      </w:r>
      <w:proofErr w:type="gramStart"/>
      <w:r w:rsidRPr="00015D04">
        <w:rPr>
          <w:b/>
        </w:rPr>
        <w:t>FOR ALL RESPONDENTS INDICATING SPOUSE/PARTNER IS JEWISH OR PARTIALLY JEWISH PROBE TO DISTINGUISH BETWEEN “Yes, Jewish” and “Yes, partially Jewish.”</w:t>
      </w:r>
      <w:proofErr w:type="gramEnd"/>
      <w:r w:rsidRPr="00015D04">
        <w:rPr>
          <w:b/>
        </w:rPr>
        <w:t xml:space="preserve"> DO NOT READ MATERIAL IN PARENTHESES]</w:t>
      </w:r>
      <w:r w:rsidRPr="00015D04">
        <w:rPr>
          <w:rStyle w:val="SourceListChar"/>
        </w:rPr>
        <w:t xml:space="preserve"> </w:t>
      </w:r>
    </w:p>
    <w:p w:rsidR="00F76996" w:rsidRPr="00015D04" w:rsidRDefault="00F76996" w:rsidP="00F76996">
      <w:pPr>
        <w:tabs>
          <w:tab w:val="left" w:pos="720"/>
          <w:tab w:val="left" w:pos="1440"/>
        </w:tabs>
        <w:spacing w:after="0" w:line="240" w:lineRule="auto"/>
        <w:rPr>
          <w:rFonts w:ascii="Verdana" w:hAnsi="Verdana"/>
          <w:b/>
          <w:sz w:val="18"/>
          <w:szCs w:val="18"/>
        </w:rPr>
      </w:pPr>
    </w:p>
    <w:p w:rsidR="00F76996" w:rsidRPr="00015D04" w:rsidRDefault="00F76996" w:rsidP="00F76996">
      <w:pPr>
        <w:pStyle w:val="ResponseChoices"/>
      </w:pPr>
      <w:r w:rsidRPr="00015D04">
        <w:t>1</w:t>
      </w:r>
      <w:r w:rsidRPr="00015D04">
        <w:tab/>
        <w:t>Yes</w:t>
      </w:r>
    </w:p>
    <w:p w:rsidR="00F76996" w:rsidRPr="00015D04" w:rsidRDefault="00F76996" w:rsidP="00F76996">
      <w:pPr>
        <w:pStyle w:val="ResponseChoices"/>
      </w:pPr>
      <w:r w:rsidRPr="00015D04">
        <w:t>2</w:t>
      </w:r>
      <w:r w:rsidRPr="00015D04">
        <w:tab/>
        <w:t>Yes, partially Jewish (includes “half Jewish”)</w:t>
      </w:r>
    </w:p>
    <w:p w:rsidR="00F76996" w:rsidRPr="00015D04" w:rsidRDefault="00F76996" w:rsidP="00F76996">
      <w:pPr>
        <w:pStyle w:val="ResponseChoices"/>
      </w:pPr>
      <w:r w:rsidRPr="00015D04">
        <w:t>3</w:t>
      </w:r>
      <w:r w:rsidRPr="00015D04">
        <w:tab/>
        <w:t>No, do not</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99</w:t>
      </w:r>
      <w:r w:rsidRPr="00015D04">
        <w:tab/>
        <w:t xml:space="preserve">Refused </w:t>
      </w:r>
      <w:r w:rsidRPr="00904BD4">
        <w:rPr>
          <w:rStyle w:val="InstructionsChar"/>
        </w:rPr>
        <w:t>(DO NOT READ)</w:t>
      </w:r>
    </w:p>
    <w:p w:rsidR="00F76996" w:rsidRPr="00015D04" w:rsidRDefault="00F76996" w:rsidP="00F76996">
      <w:pPr>
        <w:tabs>
          <w:tab w:val="left" w:pos="720"/>
          <w:tab w:val="left" w:pos="1440"/>
        </w:tabs>
        <w:spacing w:after="0" w:line="240" w:lineRule="auto"/>
        <w:rPr>
          <w:rFonts w:ascii="Verdana" w:hAnsi="Verdana"/>
          <w:b/>
          <w:sz w:val="18"/>
          <w:szCs w:val="18"/>
        </w:rPr>
      </w:pPr>
    </w:p>
    <w:p w:rsidR="00733935" w:rsidRDefault="00F76996" w:rsidP="00DF1809">
      <w:pPr>
        <w:pStyle w:val="Instructions"/>
      </w:pPr>
      <w:r w:rsidRPr="00015D04">
        <w:t xml:space="preserve">ASK IF </w:t>
      </w:r>
      <w:r w:rsidR="00C937D4">
        <w:t xml:space="preserve">JEWISH AND </w:t>
      </w:r>
      <w:r w:rsidRPr="00015D04">
        <w:t>SPOUSE/PARTNER’S RELIGION=12 (QSPREL=12)</w:t>
      </w:r>
    </w:p>
    <w:p w:rsidR="00F76996" w:rsidRPr="00015D04" w:rsidRDefault="00733935" w:rsidP="00DF1809">
      <w:pPr>
        <w:pStyle w:val="Instructions"/>
      </w:pPr>
      <w:r>
        <w:t>NOTE THAT ONE RESPONDENT WHO HAD A SPOUSE WITH NO RELIGION WAS NOT ASKED THIS QUESTION</w:t>
      </w:r>
      <w:r w:rsidR="00F76996" w:rsidRPr="00015D04">
        <w:t xml:space="preserve"> </w:t>
      </w:r>
    </w:p>
    <w:p w:rsidR="00F76996" w:rsidRPr="00015D04" w:rsidRDefault="00F76996" w:rsidP="00F76996">
      <w:pPr>
        <w:pStyle w:val="QueStem"/>
      </w:pPr>
      <w:proofErr w:type="spellStart"/>
      <w:r w:rsidRPr="00015D04">
        <w:rPr>
          <w:color w:val="000000" w:themeColor="text1"/>
        </w:rPr>
        <w:t>QSPRELb</w:t>
      </w:r>
      <w:proofErr w:type="spellEnd"/>
      <w:r w:rsidRPr="00015D04">
        <w:tab/>
        <w:t>And did your spouse/partner have a Jewish parent or was your spouse/partner raised Jewish or partially Jewish, or not?</w:t>
      </w:r>
      <w:r w:rsidRPr="00015D04">
        <w:rPr>
          <w:rStyle w:val="SourceListChar"/>
        </w:rPr>
        <w:t xml:space="preserve"> </w:t>
      </w:r>
    </w:p>
    <w:p w:rsidR="00F76996" w:rsidRPr="00015D04" w:rsidRDefault="00F76996" w:rsidP="00F76996">
      <w:pPr>
        <w:tabs>
          <w:tab w:val="left" w:pos="720"/>
          <w:tab w:val="left" w:pos="1440"/>
        </w:tabs>
        <w:spacing w:after="0" w:line="240" w:lineRule="auto"/>
        <w:rPr>
          <w:rFonts w:ascii="Verdana" w:hAnsi="Verdana"/>
          <w:b/>
          <w:sz w:val="18"/>
          <w:szCs w:val="18"/>
        </w:rPr>
      </w:pPr>
    </w:p>
    <w:p w:rsidR="00F76996" w:rsidRPr="00015D04" w:rsidRDefault="00F76996" w:rsidP="00F76996">
      <w:pPr>
        <w:pStyle w:val="ResponseChoices"/>
      </w:pPr>
      <w:r w:rsidRPr="00015D04">
        <w:t>1</w:t>
      </w:r>
      <w:r w:rsidRPr="00015D04">
        <w:tab/>
        <w:t>Yes (includes partially Jewish and something else/mother or father was partially Jewish)</w:t>
      </w:r>
    </w:p>
    <w:p w:rsidR="00F76996" w:rsidRPr="00015D04" w:rsidRDefault="00F76996" w:rsidP="00F76996">
      <w:pPr>
        <w:pStyle w:val="ResponseChoices"/>
      </w:pPr>
      <w:r w:rsidRPr="00015D04">
        <w:t>2</w:t>
      </w:r>
      <w:r w:rsidRPr="00015D04">
        <w:tab/>
        <w:t>No</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99</w:t>
      </w:r>
      <w:r w:rsidRPr="00015D04">
        <w:tab/>
        <w:t xml:space="preserve">Refused </w:t>
      </w:r>
      <w:r w:rsidRPr="00904BD4">
        <w:rPr>
          <w:rStyle w:val="InstructionsChar"/>
        </w:rPr>
        <w:t>(DO NOT READ)</w:t>
      </w:r>
    </w:p>
    <w:p w:rsidR="00F76996" w:rsidRPr="00015D04" w:rsidRDefault="00F76996" w:rsidP="00F76996">
      <w:pPr>
        <w:tabs>
          <w:tab w:val="left" w:pos="720"/>
          <w:tab w:val="left" w:pos="1440"/>
        </w:tabs>
        <w:spacing w:after="0" w:line="240" w:lineRule="auto"/>
        <w:rPr>
          <w:rFonts w:ascii="Verdana" w:hAnsi="Verdana"/>
          <w:b/>
          <w:sz w:val="18"/>
          <w:szCs w:val="18"/>
        </w:rPr>
      </w:pPr>
    </w:p>
    <w:p w:rsidR="00F76996" w:rsidRDefault="00F76996" w:rsidP="00F76996">
      <w:pPr>
        <w:tabs>
          <w:tab w:val="left" w:pos="720"/>
          <w:tab w:val="left" w:pos="1440"/>
        </w:tabs>
        <w:spacing w:after="0" w:line="240" w:lineRule="auto"/>
        <w:rPr>
          <w:rFonts w:ascii="Verdana" w:hAnsi="Verdana"/>
          <w:b/>
          <w:sz w:val="18"/>
          <w:szCs w:val="18"/>
        </w:rPr>
      </w:pPr>
    </w:p>
    <w:p w:rsidR="00F76996" w:rsidRDefault="00F76996" w:rsidP="00F76996">
      <w:pPr>
        <w:tabs>
          <w:tab w:val="left" w:pos="720"/>
          <w:tab w:val="left" w:pos="1440"/>
        </w:tabs>
        <w:spacing w:after="0" w:line="240" w:lineRule="auto"/>
        <w:rPr>
          <w:rFonts w:ascii="Verdana" w:hAnsi="Verdana"/>
          <w:b/>
          <w:sz w:val="18"/>
          <w:szCs w:val="18"/>
        </w:rPr>
      </w:pPr>
    </w:p>
    <w:p w:rsidR="00F76996" w:rsidRDefault="00F76996" w:rsidP="00F76996">
      <w:pPr>
        <w:tabs>
          <w:tab w:val="left" w:pos="720"/>
          <w:tab w:val="left" w:pos="1440"/>
        </w:tabs>
        <w:spacing w:after="0" w:line="240" w:lineRule="auto"/>
        <w:rPr>
          <w:rFonts w:ascii="Verdana" w:hAnsi="Verdana"/>
          <w:b/>
          <w:sz w:val="18"/>
          <w:szCs w:val="18"/>
        </w:rPr>
      </w:pPr>
    </w:p>
    <w:p w:rsidR="00F76996" w:rsidRDefault="00F76996" w:rsidP="00F76996">
      <w:pPr>
        <w:tabs>
          <w:tab w:val="left" w:pos="720"/>
          <w:tab w:val="left" w:pos="1440"/>
        </w:tabs>
        <w:spacing w:after="0" w:line="240" w:lineRule="auto"/>
        <w:rPr>
          <w:rFonts w:ascii="Verdana" w:hAnsi="Verdana"/>
          <w:b/>
          <w:sz w:val="18"/>
          <w:szCs w:val="18"/>
        </w:rPr>
      </w:pPr>
    </w:p>
    <w:p w:rsidR="00F76996" w:rsidRDefault="00F76996" w:rsidP="00904BD4">
      <w:pPr>
        <w:pStyle w:val="Instructions"/>
      </w:pPr>
      <w:r w:rsidRPr="00015D04">
        <w:t>ASK IF SPOUSE/PARTNER’S IS JEWISH BY RELIGION (QSPREL=1)</w:t>
      </w:r>
    </w:p>
    <w:p w:rsidR="00733935" w:rsidRPr="00015D04" w:rsidRDefault="00733935" w:rsidP="00904BD4">
      <w:pPr>
        <w:pStyle w:val="Instructions"/>
      </w:pPr>
      <w:r>
        <w:t>NOTE THAT ONE RESPONDENT WHO HAD A JEWISH SPOUSE WAS NOT ASKED THIS QUESTION</w:t>
      </w:r>
    </w:p>
    <w:p w:rsidR="00F76996" w:rsidRPr="00015D04" w:rsidRDefault="00F76996" w:rsidP="00F76996">
      <w:pPr>
        <w:pStyle w:val="QueStem"/>
        <w:rPr>
          <w:rStyle w:val="SourceListChar"/>
        </w:rPr>
      </w:pPr>
      <w:proofErr w:type="spellStart"/>
      <w:r w:rsidRPr="00015D04">
        <w:rPr>
          <w:color w:val="000000" w:themeColor="text1"/>
        </w:rPr>
        <w:t>QSPRELc</w:t>
      </w:r>
      <w:proofErr w:type="spellEnd"/>
      <w:r w:rsidRPr="00015D04">
        <w:rPr>
          <w:color w:val="D1A730" w:themeColor="accent4"/>
        </w:rPr>
        <w:tab/>
      </w:r>
      <w:r w:rsidRPr="00015D04">
        <w:t xml:space="preserve">How does your spouse define himself/herself religiously? </w:t>
      </w:r>
      <w:proofErr w:type="gramStart"/>
      <w:r w:rsidR="00C937D4">
        <w:t xml:space="preserve">Haredi, </w:t>
      </w:r>
      <w:proofErr w:type="spellStart"/>
      <w:r w:rsidR="00C937D4">
        <w:t>Dati</w:t>
      </w:r>
      <w:proofErr w:type="spellEnd"/>
      <w:r w:rsidR="00C937D4">
        <w:t xml:space="preserve">, </w:t>
      </w:r>
      <w:proofErr w:type="spellStart"/>
      <w:r w:rsidR="00C937D4">
        <w:t>Masorti</w:t>
      </w:r>
      <w:proofErr w:type="spellEnd"/>
      <w:r w:rsidR="00C937D4">
        <w:t xml:space="preserve">, </w:t>
      </w:r>
      <w:proofErr w:type="spellStart"/>
      <w:r w:rsidR="00C937D4">
        <w:t>Hiloni</w:t>
      </w:r>
      <w:proofErr w:type="spellEnd"/>
      <w:r w:rsidRPr="00015D04">
        <w:t xml:space="preserve"> or something else?</w:t>
      </w:r>
      <w:proofErr w:type="gramEnd"/>
      <w:r w:rsidRPr="00015D04">
        <w:t xml:space="preserve"> </w:t>
      </w:r>
    </w:p>
    <w:p w:rsidR="00F76996" w:rsidRPr="00015D04" w:rsidRDefault="00F76996" w:rsidP="00F76996">
      <w:pPr>
        <w:pStyle w:val="ResponseChoices"/>
      </w:pPr>
    </w:p>
    <w:p w:rsidR="00F76996" w:rsidRPr="006C501E" w:rsidRDefault="006C501E" w:rsidP="00904BD4">
      <w:pPr>
        <w:pStyle w:val="ResponseChoices"/>
      </w:pPr>
      <w:r w:rsidRPr="006C501E">
        <w:t>1</w:t>
      </w:r>
      <w:r>
        <w:tab/>
      </w:r>
      <w:r w:rsidR="00C937D4" w:rsidRPr="006C501E">
        <w:t>Haredi</w:t>
      </w:r>
    </w:p>
    <w:p w:rsidR="00F76996" w:rsidRPr="006C501E" w:rsidRDefault="00F76996" w:rsidP="006C501E">
      <w:pPr>
        <w:pStyle w:val="ResponseChoices"/>
      </w:pPr>
      <w:r w:rsidRPr="006C501E">
        <w:t>2</w:t>
      </w:r>
      <w:r w:rsidR="006C501E">
        <w:tab/>
      </w:r>
      <w:proofErr w:type="spellStart"/>
      <w:r w:rsidR="00C937D4" w:rsidRPr="006C501E">
        <w:t>Dati</w:t>
      </w:r>
      <w:proofErr w:type="spellEnd"/>
    </w:p>
    <w:p w:rsidR="00F76996" w:rsidRPr="006C501E" w:rsidRDefault="00F76996" w:rsidP="006C501E">
      <w:pPr>
        <w:pStyle w:val="ResponseChoices"/>
      </w:pPr>
      <w:r w:rsidRPr="00904BD4">
        <w:t>3</w:t>
      </w:r>
      <w:r w:rsidR="006C501E">
        <w:tab/>
      </w:r>
      <w:proofErr w:type="spellStart"/>
      <w:r w:rsidR="00C937D4" w:rsidRPr="006C501E">
        <w:t>Masorti</w:t>
      </w:r>
      <w:proofErr w:type="spellEnd"/>
    </w:p>
    <w:p w:rsidR="00F76996" w:rsidRPr="006C501E" w:rsidRDefault="00F76996" w:rsidP="00904BD4">
      <w:pPr>
        <w:pStyle w:val="ResponseChoices"/>
      </w:pPr>
      <w:r w:rsidRPr="006C501E">
        <w:t>4</w:t>
      </w:r>
      <w:r w:rsidR="006C501E">
        <w:tab/>
      </w:r>
      <w:proofErr w:type="spellStart"/>
      <w:r w:rsidR="00C937D4" w:rsidRPr="006C501E">
        <w:t>Hiloni</w:t>
      </w:r>
      <w:proofErr w:type="spellEnd"/>
    </w:p>
    <w:p w:rsidR="00F76996" w:rsidRPr="006C501E" w:rsidRDefault="00F76996" w:rsidP="006C501E">
      <w:pPr>
        <w:pStyle w:val="ResponseChoices"/>
      </w:pPr>
      <w:r w:rsidRPr="006C501E">
        <w:t>6</w:t>
      </w:r>
      <w:r w:rsidR="006C501E">
        <w:tab/>
      </w:r>
      <w:r w:rsidRPr="006C501E">
        <w:t xml:space="preserve">or </w:t>
      </w:r>
      <w:proofErr w:type="gramStart"/>
      <w:r w:rsidRPr="006C501E">
        <w:t>Something</w:t>
      </w:r>
      <w:proofErr w:type="gramEnd"/>
      <w:r w:rsidRPr="006C501E">
        <w:t xml:space="preserve"> else</w:t>
      </w:r>
      <w:r w:rsidRPr="00904BD4">
        <w:rPr>
          <w:rStyle w:val="InstructionsChar"/>
        </w:rPr>
        <w:t xml:space="preserve"> (SPECIFY_____)</w:t>
      </w:r>
    </w:p>
    <w:p w:rsidR="00F76996" w:rsidRPr="006C501E" w:rsidRDefault="00F76996" w:rsidP="00904BD4">
      <w:pPr>
        <w:pStyle w:val="ResponseChoices"/>
      </w:pPr>
      <w:r w:rsidRPr="006C501E">
        <w:t>98</w:t>
      </w:r>
      <w:r w:rsidRPr="006C501E">
        <w:tab/>
        <w:t xml:space="preserve">Don’t know </w:t>
      </w:r>
      <w:r w:rsidRPr="00904BD4">
        <w:rPr>
          <w:rStyle w:val="InstructionsChar"/>
          <w:rFonts w:eastAsiaTheme="majorEastAsia"/>
        </w:rPr>
        <w:t>(DO NOT READ)</w:t>
      </w:r>
    </w:p>
    <w:p w:rsidR="00F76996" w:rsidRPr="006C501E" w:rsidRDefault="00F76996" w:rsidP="00904BD4">
      <w:pPr>
        <w:pStyle w:val="ResponseChoices"/>
      </w:pPr>
      <w:r w:rsidRPr="006C501E">
        <w:t>99</w:t>
      </w:r>
      <w:r w:rsidRPr="006C501E">
        <w:tab/>
        <w:t xml:space="preserve">Refused </w:t>
      </w:r>
      <w:r w:rsidRPr="00904BD4">
        <w:rPr>
          <w:rStyle w:val="InstructionsChar"/>
        </w:rPr>
        <w:t>(DO NOT READ)</w:t>
      </w:r>
    </w:p>
    <w:p w:rsidR="00F76996" w:rsidRPr="00015D04" w:rsidRDefault="00F76996" w:rsidP="00F76996">
      <w:pPr>
        <w:spacing w:after="0" w:line="240" w:lineRule="auto"/>
      </w:pPr>
    </w:p>
    <w:p w:rsidR="00F76996" w:rsidRPr="00015D04" w:rsidRDefault="00F76996" w:rsidP="00F76996">
      <w:pPr>
        <w:pStyle w:val="Instructions"/>
      </w:pPr>
      <w:r w:rsidRPr="00015D04">
        <w:t>ASK ALL</w:t>
      </w:r>
    </w:p>
    <w:p w:rsidR="00F76996" w:rsidRPr="00015D04" w:rsidRDefault="00F76996" w:rsidP="00F76996">
      <w:pPr>
        <w:pStyle w:val="QueStem"/>
        <w:rPr>
          <w:i/>
          <w:iCs/>
        </w:rPr>
      </w:pPr>
      <w:r w:rsidRPr="00015D04">
        <w:t>QHH1</w:t>
      </w:r>
      <w:r w:rsidRPr="00015D04">
        <w:tab/>
        <w:t xml:space="preserve">How many people, including yourself, live in your household? </w:t>
      </w:r>
    </w:p>
    <w:p w:rsidR="00F76996" w:rsidRPr="00015D04" w:rsidRDefault="00F76996" w:rsidP="00F76996">
      <w:pPr>
        <w:widowControl w:val="0"/>
        <w:spacing w:after="0" w:line="240" w:lineRule="auto"/>
        <w:ind w:left="720"/>
      </w:pPr>
      <w:r w:rsidRPr="00015D04">
        <w:rPr>
          <w:rStyle w:val="QueStemChar"/>
          <w:b/>
        </w:rPr>
        <w:t>INTERVIEWER NOTE: HOUSEHOLD MEMBERS INCLUDE PEOPLE WHO THINK OF THIS HOUSEHOLD AS THEIR PRIMARY PLACE OF RESIDENCE, INCLUDING THOSE WHO ARE TEMPORARILY AWAY ON BUSINESS, VACATION, IN A HOSPITAL, OR AWAY AT SCHOOL. THIS INCLUDES INFANTS, CHILDREN AND ADULTS.</w:t>
      </w:r>
      <w:r w:rsidRPr="00015D04">
        <w:rPr>
          <w:b/>
          <w:bCs/>
        </w:rPr>
        <w:t xml:space="preserve"> </w:t>
      </w:r>
    </w:p>
    <w:p w:rsidR="00F76996" w:rsidRPr="00015D04" w:rsidRDefault="00F76996" w:rsidP="00F76996">
      <w:pPr>
        <w:widowControl w:val="0"/>
        <w:spacing w:after="0" w:line="240" w:lineRule="auto"/>
        <w:ind w:left="720" w:hanging="720"/>
      </w:pPr>
    </w:p>
    <w:p w:rsidR="00F76996" w:rsidRPr="00015D04" w:rsidRDefault="00F76996" w:rsidP="00904BD4">
      <w:pPr>
        <w:pStyle w:val="Instructions"/>
      </w:pPr>
      <w:r w:rsidRPr="00015D04">
        <w:t>[RECORD NUMBER]</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widowControl w:val="0"/>
        <w:spacing w:after="0" w:line="240" w:lineRule="auto"/>
        <w:rPr>
          <w:b/>
          <w:bCs/>
        </w:rPr>
      </w:pPr>
    </w:p>
    <w:p w:rsidR="00F76996" w:rsidRPr="00015D04" w:rsidRDefault="00F76996" w:rsidP="00F76996">
      <w:pPr>
        <w:pStyle w:val="Instructions"/>
      </w:pPr>
      <w:r w:rsidRPr="00015D04">
        <w:t>ASK IF MORE THAN ONE PERSON IN HH1 (HH1&gt;1)</w:t>
      </w:r>
    </w:p>
    <w:p w:rsidR="00F76996" w:rsidRPr="00015D04" w:rsidRDefault="00F76996" w:rsidP="00F76996">
      <w:pPr>
        <w:widowControl w:val="0"/>
        <w:spacing w:after="0" w:line="240" w:lineRule="auto"/>
        <w:ind w:left="720" w:hanging="720"/>
      </w:pPr>
      <w:r w:rsidRPr="00015D04">
        <w:rPr>
          <w:rStyle w:val="QueStemChar"/>
        </w:rPr>
        <w:t>QHH2</w:t>
      </w:r>
      <w:r w:rsidRPr="00015D04">
        <w:rPr>
          <w:rStyle w:val="QueStemChar"/>
        </w:rPr>
        <w:tab/>
        <w:t>How many, including yourself, are adults, age 18 and older?</w:t>
      </w:r>
      <w:r w:rsidRPr="00015D04">
        <w:t xml:space="preserve"> </w:t>
      </w:r>
    </w:p>
    <w:p w:rsidR="00F76996" w:rsidRPr="00015D04" w:rsidRDefault="00F76996" w:rsidP="00F76996">
      <w:pPr>
        <w:pStyle w:val="ResponseChoices"/>
      </w:pPr>
    </w:p>
    <w:p w:rsidR="00F76996" w:rsidRPr="00015D04" w:rsidRDefault="00F76996" w:rsidP="00904BD4">
      <w:pPr>
        <w:pStyle w:val="Instructions"/>
      </w:pPr>
      <w:r w:rsidRPr="00015D04">
        <w:t>[RECORD NUMBER]</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Instructions"/>
      </w:pPr>
    </w:p>
    <w:p w:rsidR="00F76996" w:rsidRPr="00015D04" w:rsidRDefault="00F76996" w:rsidP="00F76996">
      <w:pPr>
        <w:pStyle w:val="Instructions"/>
      </w:pPr>
      <w:r w:rsidRPr="00015D04">
        <w:t>ASK ALL</w:t>
      </w:r>
    </w:p>
    <w:p w:rsidR="00F76996" w:rsidRPr="00015D04" w:rsidRDefault="00F76996" w:rsidP="00F76996">
      <w:pPr>
        <w:keepNext/>
        <w:keepLines/>
        <w:spacing w:after="0" w:line="240" w:lineRule="auto"/>
        <w:ind w:left="720" w:hanging="720"/>
      </w:pPr>
      <w:r w:rsidRPr="00015D04">
        <w:rPr>
          <w:rStyle w:val="QueStemChar"/>
        </w:rPr>
        <w:t>QFERT</w:t>
      </w:r>
      <w:r w:rsidRPr="00015D04">
        <w:rPr>
          <w:rStyle w:val="QueStemChar"/>
        </w:rPr>
        <w:tab/>
        <w:t xml:space="preserve">How many children have you had?  Please count all your biological children who were born at any time in your life. </w:t>
      </w:r>
      <w:r w:rsidRPr="00015D04">
        <w:rPr>
          <w:rStyle w:val="QueStemChar"/>
          <w:b/>
        </w:rPr>
        <w:t>(INTERVIEWER INSTRUCTION: If respondent asks whether adopted children or stepchildren should be included, say: “No, we’re asking you only to count all your biological children who were born at any time in your life.”)</w:t>
      </w:r>
    </w:p>
    <w:p w:rsidR="00C8267C" w:rsidRDefault="00C8267C" w:rsidP="00904BD4">
      <w:pPr>
        <w:pStyle w:val="Instructions"/>
      </w:pPr>
    </w:p>
    <w:p w:rsidR="00F76996" w:rsidRPr="00015D04" w:rsidRDefault="00F76996" w:rsidP="00904BD4">
      <w:pPr>
        <w:pStyle w:val="Instructions"/>
      </w:pPr>
      <w:r w:rsidRPr="00015D04">
        <w:t>[RECORD NUMBER]</w:t>
      </w:r>
    </w:p>
    <w:p w:rsidR="00F76996" w:rsidRPr="00015D04" w:rsidRDefault="00F76996" w:rsidP="00F76996">
      <w:pPr>
        <w:pStyle w:val="ResponseChoices"/>
      </w:pP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ResponseChoices"/>
      </w:pPr>
    </w:p>
    <w:p w:rsidR="00F76996" w:rsidRPr="00015D04" w:rsidRDefault="00F76996" w:rsidP="00F76996">
      <w:pPr>
        <w:pStyle w:val="Instructions"/>
      </w:pPr>
    </w:p>
    <w:p w:rsidR="00F76996" w:rsidRPr="00015D04" w:rsidRDefault="00567163" w:rsidP="00F76996">
      <w:pPr>
        <w:pStyle w:val="Instructions"/>
      </w:pPr>
      <w:r>
        <w:br w:type="page"/>
      </w:r>
      <w:r w:rsidR="00F76996" w:rsidRPr="00015D04">
        <w:t>ASK ALL</w:t>
      </w:r>
    </w:p>
    <w:p w:rsidR="00F76996" w:rsidRPr="00015D04" w:rsidRDefault="00F76996" w:rsidP="00F76996">
      <w:pPr>
        <w:spacing w:after="0" w:line="240" w:lineRule="auto"/>
        <w:ind w:left="720" w:hanging="720"/>
      </w:pPr>
      <w:r w:rsidRPr="00015D04">
        <w:rPr>
          <w:rStyle w:val="QueStemChar"/>
        </w:rPr>
        <w:t>QPOV</w:t>
      </w:r>
      <w:r w:rsidRPr="00015D04">
        <w:rPr>
          <w:rStyle w:val="QueStemChar"/>
        </w:rPr>
        <w:tab/>
        <w:t xml:space="preserve">Have there been times during the last year when you did not have enough money </w:t>
      </w:r>
      <w:r w:rsidRPr="00015D04">
        <w:rPr>
          <w:rStyle w:val="QueStemChar"/>
          <w:b/>
        </w:rPr>
        <w:t>(INSERT)</w:t>
      </w:r>
      <w:r w:rsidRPr="00015D04">
        <w:rPr>
          <w:rStyle w:val="QueStemChar"/>
        </w:rPr>
        <w:t xml:space="preserve">? </w:t>
      </w:r>
    </w:p>
    <w:p w:rsidR="00F76996" w:rsidRPr="00015D04" w:rsidRDefault="00F76996" w:rsidP="00904BD4">
      <w:pPr>
        <w:pStyle w:val="QueStem"/>
      </w:pPr>
    </w:p>
    <w:p w:rsidR="00F76996" w:rsidRPr="00015D04" w:rsidRDefault="00F76996">
      <w:pPr>
        <w:pStyle w:val="QueStem"/>
      </w:pPr>
      <w:proofErr w:type="gramStart"/>
      <w:r w:rsidRPr="00015D04">
        <w:t>a</w:t>
      </w:r>
      <w:proofErr w:type="gramEnd"/>
      <w:r w:rsidRPr="00015D04">
        <w:t>.</w:t>
      </w:r>
      <w:r w:rsidRPr="00015D04">
        <w:tab/>
        <w:t xml:space="preserve">to buy food your family needed? </w:t>
      </w:r>
    </w:p>
    <w:p w:rsidR="00F76996" w:rsidRPr="00015D04" w:rsidRDefault="00F76996">
      <w:pPr>
        <w:pStyle w:val="QueStem"/>
      </w:pPr>
      <w:proofErr w:type="gramStart"/>
      <w:r w:rsidRPr="00015D04">
        <w:t>b</w:t>
      </w:r>
      <w:proofErr w:type="gramEnd"/>
      <w:r w:rsidRPr="00015D04">
        <w:t>.</w:t>
      </w:r>
      <w:r w:rsidRPr="00015D04">
        <w:tab/>
        <w:t xml:space="preserve">to pay for medical and health care your family needed? </w:t>
      </w:r>
    </w:p>
    <w:p w:rsidR="00F76996" w:rsidRPr="00015D04" w:rsidRDefault="00F76996">
      <w:pPr>
        <w:pStyle w:val="QueStem"/>
      </w:pPr>
      <w:proofErr w:type="gramStart"/>
      <w:r w:rsidRPr="00015D04">
        <w:t>c</w:t>
      </w:r>
      <w:proofErr w:type="gramEnd"/>
      <w:r w:rsidRPr="00015D04">
        <w:t>.</w:t>
      </w:r>
      <w:r w:rsidRPr="00015D04">
        <w:tab/>
        <w:t xml:space="preserve">to buy clothing your family needed? </w:t>
      </w:r>
    </w:p>
    <w:p w:rsidR="00F76996" w:rsidRPr="00015D04" w:rsidRDefault="00F76996" w:rsidP="00F76996">
      <w:pPr>
        <w:pStyle w:val="QueStem"/>
      </w:pPr>
    </w:p>
    <w:p w:rsidR="00F76996" w:rsidRPr="006C501E" w:rsidRDefault="00F76996" w:rsidP="006C501E">
      <w:pPr>
        <w:pStyle w:val="ResponseChoices"/>
      </w:pPr>
      <w:r w:rsidRPr="006C501E">
        <w:t>1</w:t>
      </w:r>
      <w:r w:rsidRPr="006C501E">
        <w:tab/>
        <w:t>Yes</w:t>
      </w:r>
    </w:p>
    <w:p w:rsidR="00F76996" w:rsidRPr="006C501E" w:rsidRDefault="00F76996" w:rsidP="006C501E">
      <w:pPr>
        <w:pStyle w:val="ResponseChoices"/>
      </w:pPr>
      <w:r w:rsidRPr="006C501E">
        <w:t>2</w:t>
      </w:r>
      <w:r w:rsidRPr="006C501E">
        <w:tab/>
        <w:t xml:space="preserve">No </w:t>
      </w:r>
    </w:p>
    <w:p w:rsidR="00F76996" w:rsidRPr="006C501E" w:rsidRDefault="00F76996" w:rsidP="006C501E">
      <w:pPr>
        <w:pStyle w:val="ResponseChoices"/>
      </w:pPr>
      <w:r w:rsidRPr="006C501E">
        <w:t>98</w:t>
      </w:r>
      <w:r w:rsidRPr="006C501E">
        <w:tab/>
        <w:t xml:space="preserve">Don’t know </w:t>
      </w:r>
      <w:r w:rsidRPr="00904BD4">
        <w:rPr>
          <w:rStyle w:val="InstructionsChar"/>
        </w:rPr>
        <w:t>(DO NOT READ)</w:t>
      </w:r>
    </w:p>
    <w:p w:rsidR="00F76996" w:rsidRPr="00904BD4" w:rsidRDefault="00F76996" w:rsidP="006C501E">
      <w:pPr>
        <w:pStyle w:val="ResponseChoices"/>
        <w:rPr>
          <w:rStyle w:val="InstructionsChar"/>
        </w:rPr>
      </w:pPr>
      <w:r w:rsidRPr="006C501E">
        <w:t>99</w:t>
      </w:r>
      <w:r w:rsidRPr="006C501E">
        <w:tab/>
        <w:t xml:space="preserve">Refused </w:t>
      </w:r>
      <w:r w:rsidRPr="00904BD4">
        <w:rPr>
          <w:rStyle w:val="InstructionsChar"/>
        </w:rPr>
        <w:t>(DO NOT READ)</w:t>
      </w:r>
    </w:p>
    <w:p w:rsidR="00F76996" w:rsidRPr="00015D04" w:rsidRDefault="00F76996" w:rsidP="00F76996">
      <w:pPr>
        <w:pStyle w:val="ResponseChoices"/>
      </w:pPr>
    </w:p>
    <w:p w:rsidR="00F76996" w:rsidRDefault="00F76996" w:rsidP="00F76996">
      <w:pPr>
        <w:pStyle w:val="Instructions"/>
      </w:pPr>
    </w:p>
    <w:p w:rsidR="00F76996" w:rsidRPr="00015D04" w:rsidRDefault="00F76996" w:rsidP="00F76996">
      <w:pPr>
        <w:pStyle w:val="Instructions"/>
      </w:pPr>
      <w:r w:rsidRPr="00015D04">
        <w:t>ASK ALL (IN EAST JERUSALEM DO NOT READ RESPONSE CATEGORIES “YESHIVA W/T OR W/O MATRICULATION” AND “KOLEL.”)</w:t>
      </w:r>
    </w:p>
    <w:p w:rsidR="00F76996" w:rsidRPr="00015D04" w:rsidRDefault="00F76996" w:rsidP="00F76996">
      <w:pPr>
        <w:pStyle w:val="QueStem"/>
        <w:rPr>
          <w:rStyle w:val="SourceListChar"/>
        </w:rPr>
      </w:pPr>
      <w:r w:rsidRPr="00015D04">
        <w:rPr>
          <w:rStyle w:val="QueStemChar"/>
        </w:rPr>
        <w:t>QEDU1</w:t>
      </w:r>
      <w:r w:rsidRPr="00015D04">
        <w:rPr>
          <w:rStyle w:val="QueStemChar"/>
        </w:rPr>
        <w:tab/>
      </w:r>
      <w:r w:rsidRPr="00015D04">
        <w:t>What is the highest level of education that you have completed</w:t>
      </w:r>
      <w:r>
        <w:t>?</w:t>
      </w:r>
    </w:p>
    <w:p w:rsidR="00F76996" w:rsidRPr="00015D04" w:rsidRDefault="00F76996" w:rsidP="00F76996">
      <w:pPr>
        <w:pStyle w:val="QueStem"/>
      </w:pPr>
    </w:p>
    <w:tbl>
      <w:tblPr>
        <w:tblW w:w="8730" w:type="dxa"/>
        <w:tblInd w:w="108" w:type="dxa"/>
        <w:tblLook w:val="04A0" w:firstRow="1" w:lastRow="0" w:firstColumn="1" w:lastColumn="0" w:noHBand="0" w:noVBand="1"/>
      </w:tblPr>
      <w:tblGrid>
        <w:gridCol w:w="536"/>
        <w:gridCol w:w="8194"/>
      </w:tblGrid>
      <w:tr w:rsidR="00F76996" w:rsidRPr="00015D04" w:rsidTr="00F76996">
        <w:trPr>
          <w:trHeight w:val="30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1</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No formal education</w:t>
            </w:r>
          </w:p>
        </w:tc>
      </w:tr>
      <w:tr w:rsidR="00F76996" w:rsidRPr="00015D04" w:rsidTr="00F76996">
        <w:trPr>
          <w:trHeight w:val="30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2</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Elementary school (Completed grades 1 to 6)</w:t>
            </w:r>
          </w:p>
        </w:tc>
      </w:tr>
      <w:tr w:rsidR="00F76996" w:rsidRPr="00015D04" w:rsidTr="00F76996">
        <w:trPr>
          <w:trHeight w:val="279"/>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3</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Middle school (Completed grades 7 to 9)</w:t>
            </w:r>
          </w:p>
        </w:tc>
      </w:tr>
      <w:tr w:rsidR="00F76996" w:rsidRPr="00015D04" w:rsidTr="00F76996">
        <w:trPr>
          <w:trHeight w:val="18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4</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Partial Yeshiva</w:t>
            </w:r>
          </w:p>
        </w:tc>
      </w:tr>
      <w:tr w:rsidR="00F76996" w:rsidRPr="00015D04" w:rsidTr="00F76996">
        <w:trPr>
          <w:trHeight w:val="27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5</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High school (Grades 10 to 12) without Matriculation</w:t>
            </w:r>
          </w:p>
        </w:tc>
      </w:tr>
      <w:tr w:rsidR="00F76996" w:rsidRPr="00015D04" w:rsidTr="00F76996">
        <w:trPr>
          <w:trHeight w:val="27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6</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High school (Grades 10 to 12) with Matriculation</w:t>
            </w:r>
          </w:p>
        </w:tc>
      </w:tr>
      <w:tr w:rsidR="00F76996" w:rsidRPr="00015D04" w:rsidTr="00F76996">
        <w:trPr>
          <w:trHeight w:val="18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7</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 xml:space="preserve">Yeshiva without Matriculation </w:t>
            </w:r>
          </w:p>
        </w:tc>
      </w:tr>
      <w:tr w:rsidR="00F76996" w:rsidRPr="00015D04" w:rsidTr="00F76996">
        <w:trPr>
          <w:trHeight w:val="27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8</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 xml:space="preserve">Yeshiva with Matriculation </w:t>
            </w:r>
          </w:p>
        </w:tc>
      </w:tr>
      <w:tr w:rsidR="00F76996" w:rsidRPr="00015D04" w:rsidTr="00F76996">
        <w:trPr>
          <w:trHeight w:val="99"/>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9</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 xml:space="preserve">Preparatory </w:t>
            </w:r>
            <w:proofErr w:type="spellStart"/>
            <w:r w:rsidRPr="00015D04">
              <w:t>programmes</w:t>
            </w:r>
            <w:proofErr w:type="spellEnd"/>
            <w:r w:rsidRPr="00015D04">
              <w:t xml:space="preserve"> for practical engineers (matriculation certificate)</w:t>
            </w:r>
          </w:p>
        </w:tc>
      </w:tr>
      <w:tr w:rsidR="00F76996" w:rsidRPr="00015D04" w:rsidTr="00F76996">
        <w:trPr>
          <w:trHeight w:val="30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10</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 xml:space="preserve">Pre-academic preparatory </w:t>
            </w:r>
            <w:proofErr w:type="spellStart"/>
            <w:r w:rsidRPr="00015D04">
              <w:t>programmes</w:t>
            </w:r>
            <w:proofErr w:type="spellEnd"/>
            <w:r w:rsidRPr="00015D04">
              <w:t xml:space="preserve"> (matriculation certificate)</w:t>
            </w:r>
          </w:p>
        </w:tc>
      </w:tr>
      <w:tr w:rsidR="00F76996" w:rsidRPr="00015D04" w:rsidTr="00F76996">
        <w:trPr>
          <w:trHeight w:val="30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11</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Post-secondary (technical, engineer etc.) teacher training (teacher diploma)</w:t>
            </w:r>
          </w:p>
        </w:tc>
      </w:tr>
      <w:tr w:rsidR="00F76996" w:rsidRPr="00015D04" w:rsidTr="00F76996">
        <w:trPr>
          <w:trHeight w:val="300"/>
        </w:trPr>
        <w:tc>
          <w:tcPr>
            <w:tcW w:w="536" w:type="dxa"/>
            <w:tcBorders>
              <w:top w:val="nil"/>
              <w:left w:val="nil"/>
              <w:bottom w:val="nil"/>
              <w:right w:val="nil"/>
            </w:tcBorders>
            <w:shd w:val="clear" w:color="auto" w:fill="auto"/>
            <w:noWrap/>
            <w:vAlign w:val="center"/>
          </w:tcPr>
          <w:p w:rsidR="00F76996" w:rsidRPr="00015D04" w:rsidRDefault="00F76996" w:rsidP="00F76996">
            <w:pPr>
              <w:pStyle w:val="QueStem"/>
            </w:pPr>
            <w:r w:rsidRPr="00015D04">
              <w:t>12</w:t>
            </w:r>
          </w:p>
        </w:tc>
        <w:tc>
          <w:tcPr>
            <w:tcW w:w="8194" w:type="dxa"/>
            <w:tcBorders>
              <w:top w:val="nil"/>
              <w:left w:val="nil"/>
              <w:bottom w:val="nil"/>
              <w:right w:val="nil"/>
            </w:tcBorders>
            <w:shd w:val="clear" w:color="auto" w:fill="auto"/>
            <w:vAlign w:val="center"/>
          </w:tcPr>
          <w:p w:rsidR="00F76996" w:rsidRPr="00015D04" w:rsidRDefault="00F76996" w:rsidP="00F76996">
            <w:pPr>
              <w:pStyle w:val="QueStem"/>
            </w:pPr>
            <w:proofErr w:type="spellStart"/>
            <w:r w:rsidRPr="00015D04">
              <w:t>Kolel</w:t>
            </w:r>
            <w:proofErr w:type="spellEnd"/>
          </w:p>
        </w:tc>
      </w:tr>
      <w:tr w:rsidR="00F76996" w:rsidRPr="00015D04" w:rsidTr="00F76996">
        <w:trPr>
          <w:trHeight w:val="300"/>
        </w:trPr>
        <w:tc>
          <w:tcPr>
            <w:tcW w:w="536" w:type="dxa"/>
            <w:tcBorders>
              <w:top w:val="nil"/>
              <w:left w:val="nil"/>
              <w:bottom w:val="nil"/>
              <w:right w:val="nil"/>
            </w:tcBorders>
            <w:shd w:val="clear" w:color="auto" w:fill="auto"/>
            <w:noWrap/>
            <w:vAlign w:val="center"/>
            <w:hideMark/>
          </w:tcPr>
          <w:p w:rsidR="00F76996" w:rsidRPr="00015D04" w:rsidRDefault="00F76996" w:rsidP="00F76996">
            <w:pPr>
              <w:pStyle w:val="QueStem"/>
            </w:pPr>
            <w:r w:rsidRPr="00015D04">
              <w:t>13</w:t>
            </w:r>
          </w:p>
        </w:tc>
        <w:tc>
          <w:tcPr>
            <w:tcW w:w="8194" w:type="dxa"/>
            <w:tcBorders>
              <w:top w:val="nil"/>
              <w:left w:val="nil"/>
              <w:bottom w:val="nil"/>
              <w:right w:val="nil"/>
            </w:tcBorders>
            <w:shd w:val="clear" w:color="auto" w:fill="auto"/>
            <w:vAlign w:val="center"/>
            <w:hideMark/>
          </w:tcPr>
          <w:p w:rsidR="00F76996" w:rsidRPr="00015D04" w:rsidRDefault="00F76996" w:rsidP="00F76996">
            <w:pPr>
              <w:pStyle w:val="QueStem"/>
            </w:pPr>
            <w:r w:rsidRPr="00015D04">
              <w:t xml:space="preserve">BA </w:t>
            </w:r>
          </w:p>
        </w:tc>
      </w:tr>
      <w:tr w:rsidR="00F76996" w:rsidRPr="00015D04" w:rsidTr="00F76996">
        <w:trPr>
          <w:trHeight w:val="300"/>
        </w:trPr>
        <w:tc>
          <w:tcPr>
            <w:tcW w:w="536" w:type="dxa"/>
            <w:tcBorders>
              <w:top w:val="nil"/>
              <w:left w:val="nil"/>
              <w:bottom w:val="nil"/>
              <w:right w:val="nil"/>
            </w:tcBorders>
            <w:shd w:val="clear" w:color="auto" w:fill="auto"/>
            <w:noWrap/>
            <w:vAlign w:val="center"/>
          </w:tcPr>
          <w:p w:rsidR="00F76996" w:rsidRPr="00015D04" w:rsidRDefault="00F76996" w:rsidP="00F76996">
            <w:pPr>
              <w:pStyle w:val="QueStem"/>
            </w:pPr>
            <w:r w:rsidRPr="00015D04">
              <w:t>14</w:t>
            </w:r>
          </w:p>
        </w:tc>
        <w:tc>
          <w:tcPr>
            <w:tcW w:w="8194" w:type="dxa"/>
            <w:tcBorders>
              <w:top w:val="nil"/>
              <w:left w:val="nil"/>
              <w:bottom w:val="nil"/>
              <w:right w:val="nil"/>
            </w:tcBorders>
            <w:shd w:val="clear" w:color="auto" w:fill="auto"/>
            <w:vAlign w:val="center"/>
          </w:tcPr>
          <w:p w:rsidR="00F76996" w:rsidRPr="00015D04" w:rsidRDefault="00F76996" w:rsidP="00F76996">
            <w:pPr>
              <w:pStyle w:val="QueStem"/>
            </w:pPr>
            <w:r w:rsidRPr="00015D04">
              <w:t>MA</w:t>
            </w:r>
          </w:p>
        </w:tc>
      </w:tr>
      <w:tr w:rsidR="00F76996" w:rsidRPr="00015D04" w:rsidTr="00F76996">
        <w:trPr>
          <w:trHeight w:val="300"/>
        </w:trPr>
        <w:tc>
          <w:tcPr>
            <w:tcW w:w="536" w:type="dxa"/>
            <w:tcBorders>
              <w:top w:val="nil"/>
              <w:left w:val="nil"/>
              <w:bottom w:val="nil"/>
              <w:right w:val="nil"/>
            </w:tcBorders>
            <w:shd w:val="clear" w:color="auto" w:fill="auto"/>
            <w:noWrap/>
            <w:vAlign w:val="center"/>
          </w:tcPr>
          <w:p w:rsidR="00F76996" w:rsidRPr="00015D04" w:rsidRDefault="00F76996" w:rsidP="00F76996">
            <w:pPr>
              <w:pStyle w:val="QueStem"/>
            </w:pPr>
            <w:r w:rsidRPr="00015D04">
              <w:t>15</w:t>
            </w:r>
          </w:p>
        </w:tc>
        <w:tc>
          <w:tcPr>
            <w:tcW w:w="8194" w:type="dxa"/>
            <w:tcBorders>
              <w:top w:val="nil"/>
              <w:left w:val="nil"/>
              <w:bottom w:val="nil"/>
              <w:right w:val="nil"/>
            </w:tcBorders>
            <w:shd w:val="clear" w:color="auto" w:fill="auto"/>
            <w:vAlign w:val="center"/>
          </w:tcPr>
          <w:p w:rsidR="00F76996" w:rsidRPr="00015D04" w:rsidRDefault="00F76996" w:rsidP="00F76996">
            <w:pPr>
              <w:pStyle w:val="QueStem"/>
            </w:pPr>
            <w:r w:rsidRPr="00015D04">
              <w:t>PhD</w:t>
            </w:r>
          </w:p>
        </w:tc>
      </w:tr>
    </w:tbl>
    <w:p w:rsidR="00F76996" w:rsidRPr="00015D04" w:rsidRDefault="00F76996" w:rsidP="00F76996">
      <w:pPr>
        <w:pStyle w:val="Instructions"/>
      </w:pPr>
    </w:p>
    <w:p w:rsidR="00F76996" w:rsidRPr="00015D04" w:rsidRDefault="00F76996" w:rsidP="00F76996">
      <w:pPr>
        <w:pStyle w:val="Instructions"/>
        <w:rPr>
          <w:rFonts w:eastAsiaTheme="minorEastAsia"/>
        </w:rPr>
      </w:pPr>
      <w:r w:rsidRPr="00015D04">
        <w:rPr>
          <w:rFonts w:eastAsiaTheme="minorEastAsia"/>
        </w:rPr>
        <w:t>ASK ALL</w:t>
      </w:r>
    </w:p>
    <w:p w:rsidR="00F76996" w:rsidRPr="00015D04" w:rsidRDefault="00F76996" w:rsidP="00F76996">
      <w:pPr>
        <w:pStyle w:val="QueStem"/>
        <w:rPr>
          <w:rFonts w:eastAsiaTheme="minorEastAsia"/>
        </w:rPr>
      </w:pPr>
      <w:r w:rsidRPr="00015D04">
        <w:rPr>
          <w:rFonts w:eastAsiaTheme="minorEastAsia"/>
          <w:color w:val="000000" w:themeColor="text1"/>
        </w:rPr>
        <w:t>QEDU2</w:t>
      </w:r>
      <w:r w:rsidRPr="00015D04">
        <w:rPr>
          <w:rFonts w:eastAsiaTheme="minorEastAsia"/>
        </w:rPr>
        <w:tab/>
        <w:t xml:space="preserve"> Have you completed any vocational training? </w:t>
      </w:r>
    </w:p>
    <w:p w:rsidR="00F76996" w:rsidRPr="00015D04" w:rsidRDefault="00F76996" w:rsidP="00F76996">
      <w:pPr>
        <w:spacing w:after="0" w:line="240" w:lineRule="auto"/>
        <w:rPr>
          <w:rFonts w:eastAsiaTheme="minorEastAsia"/>
          <w:sz w:val="18"/>
          <w:szCs w:val="18"/>
        </w:rPr>
      </w:pPr>
    </w:p>
    <w:p w:rsidR="00F76996" w:rsidRPr="00015D04" w:rsidRDefault="00F76996" w:rsidP="00F76996">
      <w:pPr>
        <w:pStyle w:val="ResponseChoices"/>
        <w:rPr>
          <w:rFonts w:eastAsiaTheme="minorEastAsia"/>
        </w:rPr>
      </w:pPr>
      <w:r w:rsidRPr="00015D04">
        <w:rPr>
          <w:rFonts w:eastAsiaTheme="minorEastAsia"/>
        </w:rPr>
        <w:t>1</w:t>
      </w:r>
      <w:r w:rsidRPr="00015D04">
        <w:rPr>
          <w:rFonts w:eastAsiaTheme="minorEastAsia"/>
        </w:rPr>
        <w:tab/>
        <w:t>Yes</w:t>
      </w:r>
    </w:p>
    <w:p w:rsidR="00F76996" w:rsidRPr="00015D04" w:rsidRDefault="00F76996" w:rsidP="00F76996">
      <w:pPr>
        <w:pStyle w:val="ResponseChoices"/>
        <w:rPr>
          <w:rFonts w:eastAsiaTheme="minorEastAsia"/>
        </w:rPr>
      </w:pPr>
      <w:r w:rsidRPr="00015D04">
        <w:rPr>
          <w:rFonts w:eastAsiaTheme="minorEastAsia"/>
        </w:rPr>
        <w:t>2</w:t>
      </w:r>
      <w:r w:rsidRPr="00015D04">
        <w:rPr>
          <w:rFonts w:eastAsiaTheme="minorEastAsia"/>
        </w:rPr>
        <w:tab/>
        <w:t>No</w:t>
      </w:r>
    </w:p>
    <w:p w:rsidR="00F76996" w:rsidRPr="00904BD4" w:rsidRDefault="00F76996" w:rsidP="00F76996">
      <w:pPr>
        <w:pStyle w:val="ResponseChoices"/>
        <w:rPr>
          <w:rStyle w:val="InstructionsChar"/>
          <w:rFonts w:eastAsiaTheme="minorEastAsia"/>
        </w:rPr>
      </w:pPr>
      <w:r w:rsidRPr="00015D04">
        <w:rPr>
          <w:rFonts w:eastAsiaTheme="minorEastAsia"/>
        </w:rPr>
        <w:t>98</w:t>
      </w:r>
      <w:r w:rsidRPr="00015D04">
        <w:rPr>
          <w:rFonts w:eastAsiaTheme="minorEastAsia"/>
        </w:rPr>
        <w:tab/>
        <w:t xml:space="preserve">Don’t know </w:t>
      </w:r>
      <w:r w:rsidRPr="00904BD4">
        <w:rPr>
          <w:rStyle w:val="InstructionsChar"/>
          <w:rFonts w:eastAsiaTheme="minorEastAsia"/>
        </w:rPr>
        <w:t>(DO NOT READ)</w:t>
      </w:r>
    </w:p>
    <w:p w:rsidR="00F76996" w:rsidRPr="00904BD4" w:rsidRDefault="00F76996" w:rsidP="00F76996">
      <w:pPr>
        <w:pStyle w:val="ResponseChoices"/>
        <w:rPr>
          <w:rStyle w:val="InstructionsChar"/>
          <w:rFonts w:eastAsiaTheme="minorEastAsia"/>
        </w:rPr>
      </w:pPr>
      <w:r w:rsidRPr="00015D04">
        <w:rPr>
          <w:rFonts w:eastAsiaTheme="minorEastAsia"/>
        </w:rPr>
        <w:t>99</w:t>
      </w:r>
      <w:r w:rsidRPr="00015D04">
        <w:rPr>
          <w:rFonts w:eastAsiaTheme="minorEastAsia"/>
        </w:rPr>
        <w:tab/>
        <w:t xml:space="preserve">Refused </w:t>
      </w:r>
      <w:r w:rsidRPr="00904BD4">
        <w:rPr>
          <w:rStyle w:val="InstructionsChar"/>
          <w:rFonts w:eastAsiaTheme="minorEastAsia"/>
        </w:rPr>
        <w:t>(DO NOT READ)</w:t>
      </w:r>
    </w:p>
    <w:p w:rsidR="00F76996" w:rsidRPr="00015D04" w:rsidRDefault="00F76996" w:rsidP="00F76996">
      <w:pPr>
        <w:spacing w:after="0" w:line="240" w:lineRule="auto"/>
        <w:rPr>
          <w:rFonts w:eastAsiaTheme="minorEastAsia"/>
          <w:sz w:val="18"/>
          <w:szCs w:val="18"/>
        </w:rPr>
      </w:pPr>
    </w:p>
    <w:p w:rsidR="00F76996" w:rsidRPr="00015D04" w:rsidRDefault="00F76996" w:rsidP="00F76996">
      <w:pPr>
        <w:pStyle w:val="Instructions"/>
        <w:rPr>
          <w:rFonts w:eastAsiaTheme="minorEastAsia"/>
        </w:rPr>
      </w:pPr>
      <w:r w:rsidRPr="00015D04">
        <w:rPr>
          <w:rFonts w:eastAsiaTheme="minorEastAsia"/>
        </w:rPr>
        <w:t>ASK ALL</w:t>
      </w:r>
    </w:p>
    <w:p w:rsidR="00F76996" w:rsidRPr="00015D04" w:rsidRDefault="00F76996" w:rsidP="00F76996">
      <w:pPr>
        <w:pStyle w:val="QueStem"/>
        <w:rPr>
          <w:rFonts w:eastAsiaTheme="minorEastAsia"/>
        </w:rPr>
      </w:pPr>
      <w:r w:rsidRPr="00015D04">
        <w:rPr>
          <w:rFonts w:eastAsiaTheme="minorEastAsia"/>
        </w:rPr>
        <w:t xml:space="preserve">QEDU3 </w:t>
      </w:r>
      <w:r w:rsidRPr="00015D04">
        <w:rPr>
          <w:rFonts w:eastAsiaTheme="minorEastAsia"/>
        </w:rPr>
        <w:tab/>
        <w:t>In total, how many years of schooling or education have you completed?</w:t>
      </w:r>
    </w:p>
    <w:p w:rsidR="00F76996" w:rsidRPr="00015D04" w:rsidRDefault="00F76996" w:rsidP="00F76996">
      <w:pPr>
        <w:pStyle w:val="Instructions"/>
      </w:pPr>
    </w:p>
    <w:p w:rsidR="00F76996" w:rsidRPr="00015D04" w:rsidRDefault="00F76996" w:rsidP="00F76996">
      <w:pPr>
        <w:pStyle w:val="Instructions"/>
      </w:pPr>
      <w:r w:rsidRPr="00015D04">
        <w:t>[RECORD RESPONSE IN YEARS]</w:t>
      </w:r>
    </w:p>
    <w:p w:rsidR="00F76996" w:rsidRPr="00015D04" w:rsidRDefault="00F76996" w:rsidP="00904BD4">
      <w:pPr>
        <w:pStyle w:val="ResponseChoices"/>
      </w:pPr>
      <w:r w:rsidRPr="00015D04">
        <w:t>98</w:t>
      </w:r>
      <w:r w:rsidRPr="00015D04">
        <w:tab/>
        <w:t xml:space="preserve">Don’t know </w:t>
      </w:r>
      <w:r w:rsidRPr="00904BD4">
        <w:rPr>
          <w:rStyle w:val="InstructionsChar"/>
        </w:rPr>
        <w:t>(DO NOT READ)</w:t>
      </w:r>
    </w:p>
    <w:p w:rsidR="00F76996" w:rsidRPr="00904BD4" w:rsidRDefault="00F76996" w:rsidP="00904BD4">
      <w:pPr>
        <w:pStyle w:val="ResponseChoices"/>
        <w:rPr>
          <w:rStyle w:val="InstructionsChar"/>
        </w:rPr>
      </w:pPr>
      <w:r w:rsidRPr="00015D04">
        <w:t>99</w:t>
      </w:r>
      <w:r w:rsidRPr="00015D04">
        <w:tab/>
        <w:t xml:space="preserve">Refused </w:t>
      </w:r>
      <w:r w:rsidRPr="00904BD4">
        <w:rPr>
          <w:rStyle w:val="InstructionsChar"/>
        </w:rPr>
        <w:t>(DO NOT READ)</w:t>
      </w:r>
    </w:p>
    <w:p w:rsidR="00F76996" w:rsidRPr="00015D04" w:rsidRDefault="00F76996" w:rsidP="00F76996">
      <w:pPr>
        <w:pStyle w:val="Instructions"/>
      </w:pPr>
    </w:p>
    <w:p w:rsidR="00F76996" w:rsidRPr="00015D04" w:rsidRDefault="00F76996" w:rsidP="00F76996">
      <w:pPr>
        <w:pStyle w:val="Instructions"/>
      </w:pPr>
    </w:p>
    <w:p w:rsidR="00F76996" w:rsidRPr="00015D04" w:rsidRDefault="00F76996" w:rsidP="00F76996">
      <w:pPr>
        <w:pStyle w:val="Instructions"/>
      </w:pPr>
    </w:p>
    <w:p w:rsidR="00F76996" w:rsidRDefault="00F76996" w:rsidP="00F76996">
      <w:pPr>
        <w:pStyle w:val="Instructions"/>
      </w:pPr>
    </w:p>
    <w:p w:rsidR="00F76996" w:rsidRDefault="00F76996" w:rsidP="00F76996">
      <w:pPr>
        <w:pStyle w:val="Instructions"/>
      </w:pPr>
    </w:p>
    <w:p w:rsidR="00F76996" w:rsidRPr="00015D04" w:rsidRDefault="00567163" w:rsidP="00F76996">
      <w:pPr>
        <w:pStyle w:val="Instructions"/>
      </w:pPr>
      <w:r>
        <w:t>A</w:t>
      </w:r>
      <w:r w:rsidR="00F76996" w:rsidRPr="00015D04">
        <w:t>SK ALL RESPONDENTS EXCEPT IN EAST JERUSALEM</w:t>
      </w:r>
    </w:p>
    <w:p w:rsidR="00F76996" w:rsidRPr="00015D04" w:rsidRDefault="00F76996" w:rsidP="00F76996">
      <w:pPr>
        <w:pStyle w:val="Question"/>
        <w:spacing w:after="0"/>
      </w:pPr>
      <w:r w:rsidRPr="00015D04">
        <w:rPr>
          <w:rStyle w:val="QueStemChar"/>
        </w:rPr>
        <w:t>QIDEO</w:t>
      </w:r>
      <w:r w:rsidRPr="00015D04">
        <w:rPr>
          <w:rStyle w:val="QueStemChar"/>
        </w:rPr>
        <w:tab/>
        <w:t xml:space="preserve">Some people talk about politics in terms of left, center and right.  On a left-right scale from 1 to 6, with 1 indicating extreme left and 6 indicating extreme right, where would you place yourself? </w:t>
      </w:r>
      <w:r w:rsidRPr="00015D04">
        <w:t xml:space="preserve"> </w:t>
      </w:r>
    </w:p>
    <w:p w:rsidR="00C8267C" w:rsidRDefault="00C8267C" w:rsidP="00F76996">
      <w:pPr>
        <w:pStyle w:val="ResponseChoices"/>
      </w:pPr>
    </w:p>
    <w:p w:rsidR="00F76996" w:rsidRPr="00015D04" w:rsidRDefault="00F76996" w:rsidP="00F76996">
      <w:pPr>
        <w:pStyle w:val="ResponseChoices"/>
      </w:pPr>
      <w:r w:rsidRPr="00015D04">
        <w:t>1</w:t>
      </w:r>
      <w:r w:rsidRPr="00015D04">
        <w:tab/>
        <w:t>(Left)</w:t>
      </w:r>
    </w:p>
    <w:p w:rsidR="00F76996" w:rsidRPr="00015D04" w:rsidRDefault="00F76996" w:rsidP="00F76996">
      <w:pPr>
        <w:pStyle w:val="ResponseChoices"/>
      </w:pPr>
      <w:r w:rsidRPr="00015D04">
        <w:t>2</w:t>
      </w:r>
    </w:p>
    <w:p w:rsidR="00F76996" w:rsidRPr="00015D04" w:rsidRDefault="00F76996" w:rsidP="00F76996">
      <w:pPr>
        <w:pStyle w:val="ResponseChoices"/>
      </w:pPr>
      <w:r w:rsidRPr="00015D04">
        <w:t>3</w:t>
      </w:r>
      <w:r w:rsidRPr="00015D04">
        <w:tab/>
      </w:r>
    </w:p>
    <w:p w:rsidR="00F76996" w:rsidRPr="00015D04" w:rsidRDefault="00F76996" w:rsidP="00F76996">
      <w:pPr>
        <w:pStyle w:val="ResponseChoices"/>
      </w:pPr>
      <w:r w:rsidRPr="00015D04">
        <w:t>4</w:t>
      </w:r>
    </w:p>
    <w:p w:rsidR="00F76996" w:rsidRPr="00015D04" w:rsidRDefault="00F76996" w:rsidP="00F76996">
      <w:pPr>
        <w:pStyle w:val="ResponseChoices"/>
      </w:pPr>
      <w:r w:rsidRPr="00015D04">
        <w:t>5</w:t>
      </w:r>
      <w:r w:rsidRPr="00015D04">
        <w:tab/>
      </w:r>
    </w:p>
    <w:p w:rsidR="00F76996" w:rsidRPr="00015D04" w:rsidRDefault="00F76996" w:rsidP="00F76996">
      <w:pPr>
        <w:pStyle w:val="ResponseChoices"/>
      </w:pPr>
      <w:r w:rsidRPr="00015D04">
        <w:t>6</w:t>
      </w:r>
      <w:r w:rsidRPr="00015D04">
        <w:tab/>
        <w:t>(Right)</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Instructions"/>
      </w:pPr>
    </w:p>
    <w:p w:rsidR="00F76996" w:rsidRPr="00015D04" w:rsidRDefault="00F76996" w:rsidP="00F76996">
      <w:pPr>
        <w:pStyle w:val="Instructions"/>
      </w:pPr>
      <w:r w:rsidRPr="00015D04">
        <w:t>ASK ALL RESPONDENTS EXCEPT IN EAST JERUSALEM</w:t>
      </w:r>
    </w:p>
    <w:p w:rsidR="0003555B" w:rsidRDefault="00F76996" w:rsidP="00F76996">
      <w:pPr>
        <w:keepNext/>
        <w:keepLines/>
        <w:spacing w:after="0" w:line="240" w:lineRule="auto"/>
        <w:ind w:left="1440" w:hanging="1440"/>
        <w:rPr>
          <w:rStyle w:val="QueStemChar"/>
        </w:rPr>
      </w:pPr>
      <w:r w:rsidRPr="00015D04">
        <w:rPr>
          <w:rStyle w:val="QueStemChar"/>
        </w:rPr>
        <w:t xml:space="preserve">QPARTY   </w:t>
      </w:r>
      <w:r w:rsidRPr="00015D04">
        <w:rPr>
          <w:rStyle w:val="QueStemChar"/>
        </w:rPr>
        <w:tab/>
        <w:t xml:space="preserve">Which political party, if any, do you feel closest to </w:t>
      </w:r>
      <w:r w:rsidRPr="00015D04">
        <w:rPr>
          <w:rStyle w:val="QueStemChar"/>
          <w:b/>
        </w:rPr>
        <w:t>(DO NOT READ)</w:t>
      </w:r>
      <w:r w:rsidRPr="00015D04">
        <w:rPr>
          <w:rStyle w:val="QueStemChar"/>
        </w:rPr>
        <w:t>?</w:t>
      </w:r>
    </w:p>
    <w:p w:rsidR="00F76996" w:rsidRPr="00015D04" w:rsidRDefault="00F76996" w:rsidP="00F76996">
      <w:pPr>
        <w:keepNext/>
        <w:keepLines/>
        <w:spacing w:after="0" w:line="240" w:lineRule="auto"/>
        <w:ind w:left="1440" w:hanging="1440"/>
        <w:rPr>
          <w:rFonts w:ascii="Verdana" w:hAnsi="Verdana"/>
          <w:sz w:val="18"/>
          <w:szCs w:val="18"/>
        </w:rPr>
      </w:pPr>
      <w:r w:rsidRPr="00015D04">
        <w:rPr>
          <w:i/>
          <w:szCs w:val="20"/>
        </w:rPr>
        <w:t xml:space="preserve"> </w:t>
      </w:r>
    </w:p>
    <w:p w:rsidR="00F76996" w:rsidRPr="00015D04" w:rsidRDefault="00F76996" w:rsidP="00F76996">
      <w:pPr>
        <w:pStyle w:val="ResponseChoices"/>
      </w:pPr>
      <w:r w:rsidRPr="00015D04">
        <w:t xml:space="preserve">1  </w:t>
      </w:r>
      <w:r w:rsidRPr="00015D04">
        <w:tab/>
        <w:t>Kadima</w:t>
      </w:r>
    </w:p>
    <w:p w:rsidR="00F76996" w:rsidRPr="00015D04" w:rsidRDefault="00F76996" w:rsidP="00F76996">
      <w:pPr>
        <w:pStyle w:val="ResponseChoices"/>
      </w:pPr>
      <w:r w:rsidRPr="00015D04">
        <w:t xml:space="preserve">2  </w:t>
      </w:r>
      <w:r w:rsidRPr="00015D04">
        <w:tab/>
      </w:r>
      <w:proofErr w:type="spellStart"/>
      <w:r w:rsidRPr="00015D04">
        <w:t>Avoda</w:t>
      </w:r>
      <w:proofErr w:type="spellEnd"/>
    </w:p>
    <w:p w:rsidR="00F76996" w:rsidRPr="00015D04" w:rsidRDefault="00F76996" w:rsidP="00F76996">
      <w:pPr>
        <w:pStyle w:val="ResponseChoices"/>
      </w:pPr>
      <w:r w:rsidRPr="00015D04">
        <w:t xml:space="preserve">3  </w:t>
      </w:r>
      <w:r w:rsidRPr="00015D04">
        <w:tab/>
        <w:t xml:space="preserve">Ha Likud </w:t>
      </w:r>
    </w:p>
    <w:p w:rsidR="00F76996" w:rsidRPr="00015D04" w:rsidRDefault="00F76996" w:rsidP="00F76996">
      <w:pPr>
        <w:pStyle w:val="ResponseChoices"/>
      </w:pPr>
      <w:r w:rsidRPr="00015D04">
        <w:t>4</w:t>
      </w:r>
      <w:r w:rsidRPr="00015D04">
        <w:tab/>
        <w:t xml:space="preserve">Israel </w:t>
      </w:r>
      <w:proofErr w:type="spellStart"/>
      <w:r w:rsidRPr="00015D04">
        <w:t>Beitenu</w:t>
      </w:r>
      <w:proofErr w:type="spellEnd"/>
    </w:p>
    <w:p w:rsidR="00F76996" w:rsidRPr="00015D04" w:rsidRDefault="00F76996" w:rsidP="00F76996">
      <w:pPr>
        <w:pStyle w:val="ResponseChoices"/>
      </w:pPr>
      <w:r w:rsidRPr="00015D04">
        <w:t xml:space="preserve">5  </w:t>
      </w:r>
      <w:r w:rsidRPr="00015D04">
        <w:tab/>
        <w:t>Shas</w:t>
      </w:r>
    </w:p>
    <w:p w:rsidR="00F76996" w:rsidRPr="00015D04" w:rsidRDefault="00F76996" w:rsidP="00F76996">
      <w:pPr>
        <w:pStyle w:val="ResponseChoices"/>
      </w:pPr>
      <w:r w:rsidRPr="00015D04">
        <w:t xml:space="preserve">6  </w:t>
      </w:r>
      <w:r w:rsidRPr="00015D04">
        <w:tab/>
        <w:t>Meretz</w:t>
      </w:r>
    </w:p>
    <w:p w:rsidR="00F76996" w:rsidRPr="00015D04" w:rsidRDefault="00F76996" w:rsidP="00F76996">
      <w:pPr>
        <w:pStyle w:val="ResponseChoices"/>
      </w:pPr>
      <w:r w:rsidRPr="00015D04">
        <w:t xml:space="preserve">7  </w:t>
      </w:r>
      <w:r w:rsidRPr="00015D04">
        <w:tab/>
      </w:r>
      <w:proofErr w:type="spellStart"/>
      <w:r w:rsidRPr="00015D04">
        <w:t>Yesh</w:t>
      </w:r>
      <w:proofErr w:type="spellEnd"/>
      <w:r w:rsidRPr="00015D04">
        <w:t xml:space="preserve"> </w:t>
      </w:r>
      <w:proofErr w:type="spellStart"/>
      <w:r w:rsidRPr="00015D04">
        <w:t>Atid</w:t>
      </w:r>
      <w:proofErr w:type="spellEnd"/>
    </w:p>
    <w:p w:rsidR="00F76996" w:rsidRPr="00015D04" w:rsidRDefault="00F76996" w:rsidP="00F76996">
      <w:pPr>
        <w:pStyle w:val="ResponseChoices"/>
      </w:pPr>
      <w:r w:rsidRPr="00015D04">
        <w:t xml:space="preserve">8  </w:t>
      </w:r>
      <w:r w:rsidRPr="00015D04">
        <w:tab/>
      </w:r>
      <w:proofErr w:type="spellStart"/>
      <w:r w:rsidRPr="00015D04">
        <w:t>Yehadut</w:t>
      </w:r>
      <w:proofErr w:type="spellEnd"/>
      <w:r w:rsidRPr="00015D04">
        <w:t xml:space="preserve"> </w:t>
      </w:r>
      <w:proofErr w:type="spellStart"/>
      <w:r w:rsidRPr="00015D04">
        <w:t>HaTora</w:t>
      </w:r>
      <w:proofErr w:type="spellEnd"/>
    </w:p>
    <w:p w:rsidR="00F76996" w:rsidRPr="00015D04" w:rsidRDefault="00F76996" w:rsidP="00F76996">
      <w:pPr>
        <w:pStyle w:val="ResponseChoices"/>
      </w:pPr>
      <w:r w:rsidRPr="00015D04">
        <w:t xml:space="preserve">9  </w:t>
      </w:r>
      <w:r w:rsidRPr="00015D04">
        <w:tab/>
      </w:r>
      <w:proofErr w:type="spellStart"/>
      <w:r w:rsidRPr="00015D04">
        <w:t>Chadash</w:t>
      </w:r>
      <w:proofErr w:type="spellEnd"/>
    </w:p>
    <w:p w:rsidR="00F76996" w:rsidRPr="00015D04" w:rsidRDefault="00F76996" w:rsidP="00F76996">
      <w:pPr>
        <w:pStyle w:val="ResponseChoices"/>
      </w:pPr>
      <w:r w:rsidRPr="00015D04">
        <w:t xml:space="preserve">10  </w:t>
      </w:r>
      <w:r w:rsidRPr="00015D04">
        <w:tab/>
      </w:r>
      <w:proofErr w:type="spellStart"/>
      <w:r w:rsidRPr="00015D04">
        <w:t>HaTnua</w:t>
      </w:r>
      <w:proofErr w:type="spellEnd"/>
    </w:p>
    <w:p w:rsidR="00F76996" w:rsidRPr="00015D04" w:rsidRDefault="00F76996" w:rsidP="00F76996">
      <w:pPr>
        <w:pStyle w:val="ResponseChoices"/>
      </w:pPr>
      <w:r w:rsidRPr="00015D04">
        <w:t xml:space="preserve">11  </w:t>
      </w:r>
      <w:r w:rsidRPr="00015D04">
        <w:tab/>
      </w:r>
      <w:proofErr w:type="spellStart"/>
      <w:r w:rsidRPr="00015D04">
        <w:t>HaBait</w:t>
      </w:r>
      <w:proofErr w:type="spellEnd"/>
      <w:r w:rsidRPr="00015D04">
        <w:t xml:space="preserve"> </w:t>
      </w:r>
      <w:proofErr w:type="spellStart"/>
      <w:r w:rsidRPr="00015D04">
        <w:t>HaYehudi</w:t>
      </w:r>
      <w:proofErr w:type="spellEnd"/>
      <w:r w:rsidRPr="00015D04">
        <w:t xml:space="preserve"> (including </w:t>
      </w:r>
      <w:proofErr w:type="spellStart"/>
      <w:r w:rsidRPr="00015D04">
        <w:t>Ichud</w:t>
      </w:r>
      <w:proofErr w:type="spellEnd"/>
      <w:r w:rsidRPr="00015D04">
        <w:t xml:space="preserve"> </w:t>
      </w:r>
      <w:proofErr w:type="spellStart"/>
      <w:r w:rsidRPr="00015D04">
        <w:t>Leumi</w:t>
      </w:r>
      <w:proofErr w:type="spellEnd"/>
      <w:r w:rsidRPr="00015D04">
        <w:t>)</w:t>
      </w:r>
    </w:p>
    <w:p w:rsidR="00F76996" w:rsidRPr="00015D04" w:rsidRDefault="00F76996" w:rsidP="00F76996">
      <w:pPr>
        <w:pStyle w:val="ResponseChoices"/>
      </w:pPr>
      <w:r w:rsidRPr="00015D04">
        <w:t xml:space="preserve">12  </w:t>
      </w:r>
      <w:r w:rsidRPr="00015D04">
        <w:tab/>
      </w:r>
      <w:proofErr w:type="spellStart"/>
      <w:r w:rsidRPr="00015D04">
        <w:t>Balad</w:t>
      </w:r>
      <w:proofErr w:type="spellEnd"/>
    </w:p>
    <w:p w:rsidR="00F76996" w:rsidRPr="00015D04" w:rsidRDefault="00F76996" w:rsidP="00F76996">
      <w:pPr>
        <w:pStyle w:val="ResponseChoices"/>
      </w:pPr>
      <w:r w:rsidRPr="00015D04">
        <w:t xml:space="preserve">13  </w:t>
      </w:r>
      <w:r w:rsidRPr="00015D04">
        <w:tab/>
        <w:t>Arab United List</w:t>
      </w:r>
    </w:p>
    <w:p w:rsidR="00F76996" w:rsidRPr="00015D04" w:rsidRDefault="00F76996" w:rsidP="00F76996">
      <w:pPr>
        <w:pStyle w:val="ResponseChoices"/>
      </w:pPr>
      <w:r w:rsidRPr="00015D04">
        <w:t xml:space="preserve">96  </w:t>
      </w:r>
      <w:r w:rsidRPr="00015D04">
        <w:tab/>
        <w:t xml:space="preserve">Other </w:t>
      </w:r>
      <w:r w:rsidRPr="00904BD4">
        <w:rPr>
          <w:rStyle w:val="InstructionsChar"/>
        </w:rPr>
        <w:t>(SPECIFY__________)</w:t>
      </w:r>
    </w:p>
    <w:p w:rsidR="00F76996" w:rsidRPr="00015D04" w:rsidRDefault="00F76996" w:rsidP="00F76996">
      <w:pPr>
        <w:pStyle w:val="ResponseChoices"/>
      </w:pPr>
      <w:r w:rsidRPr="00015D04">
        <w:t xml:space="preserve">97  </w:t>
      </w:r>
      <w:r w:rsidRPr="00015D04">
        <w:tab/>
        <w:t>None/No party</w:t>
      </w:r>
      <w:r w:rsidRPr="00904BD4">
        <w:rPr>
          <w:rStyle w:val="InstructionsChar"/>
        </w:rPr>
        <w:t xml:space="preserve"> (DO NOT READ)</w:t>
      </w:r>
    </w:p>
    <w:p w:rsidR="00F76996" w:rsidRPr="00015D04" w:rsidRDefault="00F76996" w:rsidP="00F76996">
      <w:pPr>
        <w:pStyle w:val="ResponseChoices"/>
      </w:pPr>
      <w:r w:rsidRPr="00015D04">
        <w:t xml:space="preserve">98  </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 xml:space="preserve">99  </w:t>
      </w:r>
      <w:r w:rsidRPr="00015D04">
        <w:tab/>
        <w:t xml:space="preserve">Refused </w:t>
      </w:r>
      <w:r w:rsidRPr="00904BD4">
        <w:rPr>
          <w:rStyle w:val="InstructionsChar"/>
        </w:rPr>
        <w:t>(DO NOT READ)</w:t>
      </w:r>
    </w:p>
    <w:p w:rsidR="00F76996" w:rsidRPr="00015D04" w:rsidRDefault="00F76996" w:rsidP="00F76996">
      <w:pPr>
        <w:pStyle w:val="Instructions"/>
      </w:pPr>
    </w:p>
    <w:p w:rsidR="0003555B" w:rsidRDefault="00AE1764" w:rsidP="00F76996">
      <w:pPr>
        <w:keepNext/>
        <w:keepLines/>
        <w:spacing w:before="60" w:after="0" w:line="240" w:lineRule="auto"/>
        <w:rPr>
          <w:b/>
        </w:rPr>
      </w:pPr>
      <w:r>
        <w:rPr>
          <w:b/>
        </w:rPr>
        <w:br w:type="page"/>
      </w:r>
      <w:r w:rsidR="0003555B" w:rsidRPr="00DF1809">
        <w:rPr>
          <w:rFonts w:ascii="Verdana" w:eastAsiaTheme="minorEastAsia" w:hAnsi="Verdana"/>
          <w:b/>
          <w:sz w:val="18"/>
          <w:szCs w:val="18"/>
        </w:rPr>
        <w:t>IN THIS SURVEY THREE DIFFERENT VERSION OF THE INCOME QUESTION WERE ASKED. RESPONDENTS WERE RAMDOMLY ASSIGED INTO ONE OF THREE TREATMENT GROUPS.</w:t>
      </w:r>
    </w:p>
    <w:p w:rsidR="0003555B" w:rsidRDefault="0003555B" w:rsidP="00F76996">
      <w:pPr>
        <w:keepNext/>
        <w:keepLines/>
        <w:spacing w:before="60" w:after="0" w:line="240" w:lineRule="auto"/>
        <w:rPr>
          <w:b/>
        </w:rPr>
      </w:pPr>
    </w:p>
    <w:p w:rsidR="00F76996" w:rsidRPr="00015D04" w:rsidRDefault="00F76996" w:rsidP="00F76996">
      <w:pPr>
        <w:keepNext/>
        <w:keepLines/>
        <w:spacing w:before="60" w:after="0" w:line="240" w:lineRule="auto"/>
        <w:rPr>
          <w:b/>
        </w:rPr>
      </w:pPr>
      <w:r w:rsidRPr="00015D04">
        <w:rPr>
          <w:b/>
        </w:rPr>
        <w:t xml:space="preserve">ASK </w:t>
      </w:r>
      <w:r w:rsidR="0003555B">
        <w:rPr>
          <w:b/>
        </w:rPr>
        <w:t>TREATMENT GROUP 1</w:t>
      </w:r>
    </w:p>
    <w:p w:rsidR="00F76996" w:rsidRPr="00015D04" w:rsidRDefault="00F76996" w:rsidP="00F76996">
      <w:pPr>
        <w:spacing w:after="0" w:line="240" w:lineRule="auto"/>
        <w:rPr>
          <w:b/>
          <w:color w:val="D1A730" w:themeColor="accent4"/>
        </w:rPr>
      </w:pPr>
      <w:r w:rsidRPr="00015D04">
        <w:rPr>
          <w:b/>
          <w:color w:val="D1A730" w:themeColor="accent4"/>
        </w:rPr>
        <w:tab/>
      </w:r>
    </w:p>
    <w:p w:rsidR="00F76996" w:rsidRPr="00015D04" w:rsidRDefault="00F76996" w:rsidP="00F76996">
      <w:pPr>
        <w:widowControl w:val="0"/>
        <w:spacing w:after="0" w:line="240" w:lineRule="auto"/>
        <w:ind w:left="720" w:hanging="720"/>
        <w:rPr>
          <w:rFonts w:eastAsiaTheme="minorEastAsia"/>
          <w:b/>
          <w:bCs/>
          <w:sz w:val="18"/>
          <w:szCs w:val="18"/>
        </w:rPr>
      </w:pPr>
    </w:p>
    <w:p w:rsidR="00F76996" w:rsidRPr="00015D04" w:rsidRDefault="00F76996" w:rsidP="00F76996">
      <w:pPr>
        <w:pStyle w:val="QueStem"/>
        <w:rPr>
          <w:rFonts w:eastAsiaTheme="minorEastAsia"/>
          <w:i/>
          <w:iCs/>
        </w:rPr>
      </w:pPr>
      <w:proofErr w:type="gramStart"/>
      <w:r w:rsidRPr="00015D04">
        <w:rPr>
          <w:rFonts w:eastAsiaTheme="minorEastAsia"/>
          <w:bCs/>
        </w:rPr>
        <w:t>QINC1a</w:t>
      </w:r>
      <w:r w:rsidRPr="00015D04">
        <w:rPr>
          <w:rFonts w:eastAsiaTheme="minorEastAsia"/>
        </w:rPr>
        <w:t xml:space="preserve">  The</w:t>
      </w:r>
      <w:proofErr w:type="gramEnd"/>
      <w:r w:rsidRPr="00015D04">
        <w:rPr>
          <w:rFonts w:eastAsiaTheme="minorEastAsia"/>
        </w:rPr>
        <w:t xml:space="preserve"> next question is for classification purposes only. What was your household’s total net monthly income in 2013? Take all sources of income and all salaries into consideration.</w:t>
      </w:r>
      <w:r w:rsidRPr="00015D04">
        <w:rPr>
          <w:rFonts w:eastAsiaTheme="minorEastAsia"/>
          <w:i/>
          <w:iCs/>
        </w:rPr>
        <w:t xml:space="preserve"> </w:t>
      </w:r>
    </w:p>
    <w:p w:rsidR="00F76996" w:rsidRPr="00015D04" w:rsidRDefault="00F76996" w:rsidP="00F76996">
      <w:pPr>
        <w:pStyle w:val="QueStem"/>
        <w:rPr>
          <w:rFonts w:eastAsiaTheme="minorEastAsia"/>
          <w:i/>
          <w:iCs/>
        </w:rPr>
      </w:pPr>
    </w:p>
    <w:p w:rsidR="00F76996" w:rsidRPr="00DF6BC1" w:rsidRDefault="00F76996" w:rsidP="00904BD4">
      <w:pPr>
        <w:pStyle w:val="Instructions"/>
      </w:pPr>
      <w:r w:rsidRPr="006C501E">
        <w:t xml:space="preserve">Answer given (enter amount) </w:t>
      </w:r>
    </w:p>
    <w:p w:rsidR="00F76996" w:rsidRPr="00015D04" w:rsidRDefault="00F76996" w:rsidP="00F76996">
      <w:pPr>
        <w:keepNext/>
        <w:keepLines/>
        <w:spacing w:after="0" w:line="240" w:lineRule="auto"/>
        <w:ind w:left="1440" w:hanging="720"/>
        <w:rPr>
          <w:sz w:val="18"/>
          <w:szCs w:val="18"/>
        </w:rPr>
      </w:pP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904BD4">
        <w:rPr>
          <w:rStyle w:val="InstructionsChar"/>
        </w:rPr>
        <w:tab/>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ResponseChoices"/>
      </w:pPr>
    </w:p>
    <w:p w:rsidR="00F76996" w:rsidRDefault="00F76996" w:rsidP="00F76996">
      <w:pPr>
        <w:pStyle w:val="Instructions"/>
        <w:rPr>
          <w:rFonts w:eastAsiaTheme="minorEastAsia"/>
        </w:rPr>
      </w:pPr>
    </w:p>
    <w:p w:rsidR="00F76996" w:rsidRPr="00015D04" w:rsidRDefault="00F76996" w:rsidP="00F76996">
      <w:pPr>
        <w:pStyle w:val="Instructions"/>
        <w:rPr>
          <w:rFonts w:eastAsiaTheme="minorEastAsia"/>
        </w:rPr>
      </w:pPr>
      <w:r w:rsidRPr="00015D04">
        <w:rPr>
          <w:rFonts w:eastAsiaTheme="minorEastAsia"/>
        </w:rPr>
        <w:t>ASK IF “DON’T KNOW” OR “REFUSED” (</w:t>
      </w:r>
      <w:r w:rsidRPr="00015D04">
        <w:rPr>
          <w:rFonts w:eastAsiaTheme="minorEastAsia"/>
          <w:bCs/>
        </w:rPr>
        <w:t>QINC1a</w:t>
      </w:r>
      <w:r w:rsidRPr="00015D04" w:rsidDel="00724F9A">
        <w:rPr>
          <w:rFonts w:eastAsiaTheme="minorEastAsia"/>
        </w:rPr>
        <w:t xml:space="preserve"> </w:t>
      </w:r>
      <w:r w:rsidRPr="00015D04">
        <w:rPr>
          <w:rFonts w:eastAsiaTheme="minorEastAsia"/>
        </w:rPr>
        <w:t xml:space="preserve">= 98 OR </w:t>
      </w:r>
      <w:r w:rsidRPr="00015D04">
        <w:rPr>
          <w:rFonts w:eastAsiaTheme="minorEastAsia"/>
          <w:bCs/>
        </w:rPr>
        <w:t>QINC1a</w:t>
      </w:r>
      <w:r w:rsidRPr="00015D04" w:rsidDel="00724F9A">
        <w:rPr>
          <w:rFonts w:eastAsiaTheme="minorEastAsia"/>
        </w:rPr>
        <w:t xml:space="preserve"> </w:t>
      </w:r>
      <w:r w:rsidRPr="00015D04">
        <w:rPr>
          <w:rFonts w:eastAsiaTheme="minorEastAsia"/>
        </w:rPr>
        <w:t>= 99):</w:t>
      </w:r>
    </w:p>
    <w:p w:rsidR="00F76996" w:rsidRPr="00015D04" w:rsidRDefault="00F76996" w:rsidP="00F76996">
      <w:pPr>
        <w:pStyle w:val="QueStem"/>
        <w:rPr>
          <w:rFonts w:eastAsiaTheme="minorEastAsia"/>
        </w:rPr>
      </w:pPr>
      <w:r w:rsidRPr="00015D04">
        <w:rPr>
          <w:rFonts w:eastAsiaTheme="minorEastAsia"/>
          <w:bCs/>
        </w:rPr>
        <w:t>QINC1b </w:t>
      </w:r>
      <w:r w:rsidRPr="00015D04">
        <w:rPr>
          <w:rFonts w:eastAsiaTheme="minorEastAsia"/>
          <w:b/>
          <w:bCs/>
        </w:rPr>
        <w:t>   </w:t>
      </w:r>
      <w:r w:rsidRPr="00015D04">
        <w:rPr>
          <w:rFonts w:eastAsiaTheme="minorEastAsia"/>
        </w:rPr>
        <w:t>A general category will help us. Was your household’s total monthly income in 2013 less than 9.000 shekels, or was it 9.000 shekels or more? Take all sources of income and all salaries into consideration.</w:t>
      </w:r>
      <w:r w:rsidRPr="00015D04">
        <w:rPr>
          <w:rFonts w:eastAsiaTheme="minorEastAsia"/>
          <w:i/>
        </w:rPr>
        <w:t xml:space="preserve"> </w:t>
      </w:r>
    </w:p>
    <w:p w:rsidR="00F76996" w:rsidRPr="00015D04" w:rsidRDefault="00F76996" w:rsidP="00904BD4">
      <w:pPr>
        <w:keepNext/>
        <w:keepLines/>
        <w:spacing w:after="0" w:line="240" w:lineRule="auto"/>
        <w:rPr>
          <w:sz w:val="18"/>
          <w:szCs w:val="18"/>
        </w:rPr>
      </w:pPr>
    </w:p>
    <w:p w:rsidR="00F76996" w:rsidRPr="00015D04" w:rsidRDefault="00F76996" w:rsidP="00F76996">
      <w:pPr>
        <w:pStyle w:val="ResponseChoices"/>
      </w:pPr>
      <w:r w:rsidRPr="00015D04">
        <w:t>1</w:t>
      </w:r>
      <w:r w:rsidRPr="00015D04">
        <w:tab/>
        <w:t>Less than 9.000 shekels</w:t>
      </w:r>
    </w:p>
    <w:p w:rsidR="00F76996" w:rsidRPr="00015D04" w:rsidRDefault="00F76996" w:rsidP="00F76996">
      <w:pPr>
        <w:pStyle w:val="ResponseChoices"/>
      </w:pPr>
      <w:r w:rsidRPr="00015D04">
        <w:t>2</w:t>
      </w:r>
      <w:r w:rsidRPr="00015D04">
        <w:tab/>
        <w:t>9.000 shekels or more</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015D04">
        <w:tab/>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ResponseChoices"/>
      </w:pPr>
    </w:p>
    <w:p w:rsidR="00F76996" w:rsidRPr="00015D04" w:rsidRDefault="00F76996" w:rsidP="00F76996">
      <w:pPr>
        <w:pStyle w:val="Instructions"/>
        <w:rPr>
          <w:rFonts w:eastAsiaTheme="minorEastAsia"/>
        </w:rPr>
      </w:pPr>
      <w:r w:rsidRPr="00015D04">
        <w:rPr>
          <w:rFonts w:eastAsiaTheme="minorEastAsia"/>
        </w:rPr>
        <w:t xml:space="preserve">ASK IF </w:t>
      </w:r>
      <w:r w:rsidRPr="00015D04">
        <w:rPr>
          <w:rFonts w:eastAsiaTheme="minorEastAsia"/>
          <w:bCs/>
        </w:rPr>
        <w:t>QINC1b</w:t>
      </w:r>
      <w:r w:rsidRPr="00015D04" w:rsidDel="00724F9A">
        <w:rPr>
          <w:rFonts w:eastAsiaTheme="minorEastAsia"/>
        </w:rPr>
        <w:t xml:space="preserve"> </w:t>
      </w:r>
      <w:r w:rsidRPr="00015D04">
        <w:rPr>
          <w:rFonts w:eastAsiaTheme="minorEastAsia"/>
        </w:rPr>
        <w:t>= 1</w:t>
      </w:r>
    </w:p>
    <w:p w:rsidR="00F76996" w:rsidRPr="00015D04" w:rsidRDefault="00F76996" w:rsidP="00F76996">
      <w:pPr>
        <w:pStyle w:val="QueStem"/>
        <w:rPr>
          <w:rFonts w:eastAsiaTheme="minorEastAsia"/>
        </w:rPr>
      </w:pPr>
      <w:r w:rsidRPr="00015D04">
        <w:rPr>
          <w:rFonts w:eastAsiaTheme="minorEastAsia"/>
          <w:bCs/>
        </w:rPr>
        <w:t>QINC1c </w:t>
      </w:r>
      <w:r w:rsidRPr="00015D04">
        <w:rPr>
          <w:rFonts w:eastAsiaTheme="minorEastAsia"/>
          <w:b/>
          <w:bCs/>
        </w:rPr>
        <w:t>  </w:t>
      </w:r>
      <w:r w:rsidRPr="00015D04">
        <w:rPr>
          <w:rFonts w:eastAsiaTheme="minorEastAsia"/>
        </w:rPr>
        <w:t>And</w:t>
      </w:r>
      <w:r w:rsidRPr="00015D04">
        <w:rPr>
          <w:rFonts w:eastAsiaTheme="minorEastAsia"/>
          <w:b/>
          <w:bCs/>
        </w:rPr>
        <w:t xml:space="preserve"> </w:t>
      </w:r>
      <w:r w:rsidRPr="00015D04">
        <w:rPr>
          <w:rFonts w:eastAsiaTheme="minorEastAsia"/>
        </w:rPr>
        <w:t xml:space="preserve">was it less than 6.900 shekels? </w:t>
      </w:r>
      <w:r w:rsidRPr="00904BD4">
        <w:rPr>
          <w:rStyle w:val="InstructionsChar"/>
          <w:rFonts w:eastAsiaTheme="minorEastAsia"/>
        </w:rPr>
        <w:t>(Do not read amounts in parentheses below)</w:t>
      </w:r>
    </w:p>
    <w:p w:rsidR="00F76996" w:rsidRPr="00015D04" w:rsidRDefault="00F76996" w:rsidP="00F76996">
      <w:pPr>
        <w:pStyle w:val="ResponseChoices"/>
        <w:rPr>
          <w:rFonts w:eastAsiaTheme="minorEastAsia"/>
        </w:rPr>
      </w:pPr>
      <w:r w:rsidRPr="00015D04">
        <w:rPr>
          <w:rFonts w:eastAsiaTheme="minorEastAsia"/>
        </w:rPr>
        <w:t xml:space="preserve"> </w:t>
      </w:r>
    </w:p>
    <w:p w:rsidR="00F76996" w:rsidRPr="00015D04" w:rsidRDefault="00F76996" w:rsidP="00F76996">
      <w:pPr>
        <w:pStyle w:val="ResponseChoices"/>
      </w:pPr>
      <w:r w:rsidRPr="00015D04">
        <w:t>1</w:t>
      </w:r>
      <w:r w:rsidRPr="00015D04">
        <w:tab/>
        <w:t xml:space="preserve">Yes [less than 6.900 shekels] </w:t>
      </w:r>
    </w:p>
    <w:p w:rsidR="00F76996" w:rsidRPr="00015D04" w:rsidRDefault="00F76996" w:rsidP="00F76996">
      <w:pPr>
        <w:pStyle w:val="ResponseChoices"/>
      </w:pPr>
      <w:r w:rsidRPr="00015D04">
        <w:t>2</w:t>
      </w:r>
      <w:r w:rsidRPr="00015D04">
        <w:tab/>
        <w:t>No [Between 6.900 shekels and 9.000 shekels]</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015D04">
        <w:tab/>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ResponseChoices"/>
      </w:pPr>
    </w:p>
    <w:p w:rsidR="00F76996" w:rsidRPr="00015D04" w:rsidRDefault="00F76996" w:rsidP="00F76996">
      <w:pPr>
        <w:pStyle w:val="Instructions"/>
        <w:rPr>
          <w:rFonts w:eastAsiaTheme="minorEastAsia"/>
        </w:rPr>
      </w:pPr>
      <w:r w:rsidRPr="00015D04">
        <w:rPr>
          <w:rFonts w:eastAsiaTheme="minorEastAsia"/>
        </w:rPr>
        <w:t xml:space="preserve">ASK IF </w:t>
      </w:r>
      <w:r w:rsidRPr="00015D04">
        <w:rPr>
          <w:rFonts w:eastAsiaTheme="minorEastAsia"/>
          <w:bCs/>
        </w:rPr>
        <w:t>QINC1b</w:t>
      </w:r>
      <w:r w:rsidRPr="00015D04" w:rsidDel="00724F9A">
        <w:rPr>
          <w:rFonts w:eastAsiaTheme="minorEastAsia"/>
        </w:rPr>
        <w:t xml:space="preserve"> </w:t>
      </w:r>
      <w:r w:rsidRPr="00015D04">
        <w:rPr>
          <w:rFonts w:eastAsiaTheme="minorEastAsia"/>
        </w:rPr>
        <w:t>= 2</w:t>
      </w:r>
    </w:p>
    <w:p w:rsidR="00F76996" w:rsidRPr="00015D04" w:rsidRDefault="00F76996" w:rsidP="00F76996">
      <w:pPr>
        <w:pStyle w:val="QueStem"/>
        <w:rPr>
          <w:rFonts w:eastAsiaTheme="minorEastAsia"/>
        </w:rPr>
      </w:pPr>
      <w:r w:rsidRPr="00015D04">
        <w:rPr>
          <w:rFonts w:eastAsiaTheme="minorEastAsia"/>
          <w:bCs/>
        </w:rPr>
        <w:t>QINC1d</w:t>
      </w:r>
      <w:r w:rsidRPr="00015D04">
        <w:rPr>
          <w:rFonts w:eastAsiaTheme="minorEastAsia"/>
          <w:b/>
          <w:bCs/>
        </w:rPr>
        <w:t>   </w:t>
      </w:r>
      <w:r w:rsidRPr="00015D04">
        <w:rPr>
          <w:rFonts w:eastAsiaTheme="minorEastAsia"/>
        </w:rPr>
        <w:t xml:space="preserve">And was it 11.500 </w:t>
      </w:r>
      <w:r w:rsidRPr="00015D04">
        <w:rPr>
          <w:rFonts w:asciiTheme="minorHAnsi" w:eastAsiaTheme="minorEastAsia" w:hAnsiTheme="minorHAnsi" w:cstheme="minorBidi"/>
        </w:rPr>
        <w:t>shekels</w:t>
      </w:r>
      <w:r w:rsidRPr="00015D04">
        <w:rPr>
          <w:rFonts w:eastAsiaTheme="minorEastAsia"/>
        </w:rPr>
        <w:t xml:space="preserve"> or more? </w:t>
      </w:r>
      <w:r w:rsidRPr="00904BD4">
        <w:rPr>
          <w:rStyle w:val="InstructionsChar"/>
          <w:rFonts w:eastAsiaTheme="minorEastAsia"/>
        </w:rPr>
        <w:t>(Do not read amounts in parentheses below)</w:t>
      </w:r>
      <w:r w:rsidRPr="00015D04">
        <w:rPr>
          <w:rFonts w:eastAsiaTheme="minorEastAsia"/>
        </w:rPr>
        <w:t xml:space="preserve"> </w:t>
      </w:r>
    </w:p>
    <w:p w:rsidR="00F76996" w:rsidRPr="00015D04" w:rsidRDefault="00F76996" w:rsidP="00F76996">
      <w:pPr>
        <w:pStyle w:val="QueStem"/>
        <w:rPr>
          <w:rFonts w:eastAsiaTheme="minorEastAsia"/>
        </w:rPr>
      </w:pPr>
    </w:p>
    <w:p w:rsidR="00F76996" w:rsidRPr="00015D04" w:rsidRDefault="00F76996" w:rsidP="00F76996">
      <w:pPr>
        <w:pStyle w:val="ResponseChoices"/>
      </w:pPr>
      <w:r w:rsidRPr="00015D04">
        <w:t>1</w:t>
      </w:r>
      <w:r w:rsidRPr="00015D04">
        <w:tab/>
        <w:t xml:space="preserve">Yes [11.500 shekels or more] </w:t>
      </w:r>
    </w:p>
    <w:p w:rsidR="00F76996" w:rsidRPr="00015D04" w:rsidRDefault="00F76996" w:rsidP="00F76996">
      <w:pPr>
        <w:pStyle w:val="ResponseChoices"/>
      </w:pPr>
      <w:r w:rsidRPr="00015D04">
        <w:t>2</w:t>
      </w:r>
      <w:r w:rsidRPr="00015D04">
        <w:tab/>
        <w:t>No [Between 9.000 shekels and 11.500 shekels]</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015D04">
        <w:tab/>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spacing w:after="0" w:line="240" w:lineRule="auto"/>
        <w:rPr>
          <w:rFonts w:eastAsiaTheme="minorEastAsia"/>
          <w:sz w:val="18"/>
          <w:szCs w:val="18"/>
        </w:rPr>
      </w:pPr>
    </w:p>
    <w:p w:rsidR="00F76996" w:rsidRPr="00015D04" w:rsidRDefault="00F76996" w:rsidP="00F76996">
      <w:pPr>
        <w:spacing w:after="0" w:line="240" w:lineRule="auto"/>
        <w:rPr>
          <w:rFonts w:eastAsiaTheme="minorEastAsia"/>
          <w:b/>
          <w:szCs w:val="18"/>
          <w:u w:val="single"/>
        </w:rPr>
      </w:pPr>
      <w:r w:rsidRPr="00015D04">
        <w:rPr>
          <w:rFonts w:eastAsiaTheme="minorEastAsia"/>
          <w:b/>
          <w:szCs w:val="18"/>
          <w:u w:val="single"/>
        </w:rPr>
        <w:br w:type="page"/>
      </w:r>
    </w:p>
    <w:p w:rsidR="00F76996" w:rsidRPr="00516037" w:rsidRDefault="0003555B" w:rsidP="00F76996">
      <w:pPr>
        <w:spacing w:after="0" w:line="240" w:lineRule="auto"/>
        <w:rPr>
          <w:rFonts w:eastAsiaTheme="minorEastAsia"/>
          <w:b/>
          <w:szCs w:val="18"/>
        </w:rPr>
      </w:pPr>
      <w:r w:rsidRPr="00516037">
        <w:rPr>
          <w:rFonts w:eastAsiaTheme="minorEastAsia"/>
          <w:b/>
          <w:szCs w:val="18"/>
        </w:rPr>
        <w:t xml:space="preserve">ASK </w:t>
      </w:r>
      <w:r w:rsidR="00F76996" w:rsidRPr="00516037">
        <w:rPr>
          <w:rFonts w:eastAsiaTheme="minorEastAsia"/>
          <w:b/>
          <w:szCs w:val="18"/>
        </w:rPr>
        <w:t xml:space="preserve">TREATMENT </w:t>
      </w:r>
      <w:r w:rsidRPr="00516037">
        <w:rPr>
          <w:rFonts w:eastAsiaTheme="minorEastAsia"/>
          <w:b/>
          <w:szCs w:val="18"/>
        </w:rPr>
        <w:t xml:space="preserve">GROUP </w:t>
      </w:r>
      <w:r w:rsidR="00F76996" w:rsidRPr="00516037">
        <w:rPr>
          <w:rFonts w:eastAsiaTheme="minorEastAsia"/>
          <w:b/>
          <w:szCs w:val="18"/>
        </w:rPr>
        <w:t>2</w:t>
      </w:r>
    </w:p>
    <w:p w:rsidR="00F76996" w:rsidRPr="00015D04" w:rsidRDefault="00F76996" w:rsidP="00F76996">
      <w:pPr>
        <w:spacing w:after="0" w:line="240" w:lineRule="auto"/>
        <w:rPr>
          <w:rFonts w:eastAsiaTheme="minorEastAsia"/>
          <w:b/>
          <w:sz w:val="18"/>
          <w:szCs w:val="18"/>
        </w:rPr>
      </w:pPr>
    </w:p>
    <w:p w:rsidR="00F76996" w:rsidRPr="00015D04" w:rsidRDefault="00F76996" w:rsidP="00F76996">
      <w:pPr>
        <w:keepNext/>
        <w:keepLines/>
        <w:spacing w:before="60" w:after="0" w:line="240" w:lineRule="auto"/>
        <w:ind w:left="720" w:firstLine="720"/>
        <w:rPr>
          <w:b/>
          <w:sz w:val="18"/>
          <w:szCs w:val="18"/>
        </w:rPr>
      </w:pPr>
    </w:p>
    <w:p w:rsidR="00F76996" w:rsidRPr="00015D04" w:rsidRDefault="00F76996" w:rsidP="00F76996">
      <w:pPr>
        <w:pStyle w:val="QueStem"/>
        <w:rPr>
          <w:i/>
        </w:rPr>
      </w:pPr>
      <w:r w:rsidRPr="00015D04">
        <w:t>QINC2a</w:t>
      </w:r>
      <w:r w:rsidRPr="00015D04">
        <w:tab/>
      </w:r>
      <w:r w:rsidRPr="00015D04">
        <w:tab/>
        <w:t xml:space="preserve">Which category best describes your total household income? </w:t>
      </w:r>
      <w:r w:rsidRPr="00015D04">
        <w:rPr>
          <w:b/>
        </w:rPr>
        <w:t>(SHOW CARD)</w:t>
      </w:r>
      <w:r w:rsidRPr="00015D04">
        <w:t xml:space="preserve"> </w:t>
      </w:r>
    </w:p>
    <w:p w:rsidR="00F76996" w:rsidRPr="00015D04" w:rsidRDefault="00F76996" w:rsidP="00F76996">
      <w:pPr>
        <w:pStyle w:val="QueStem"/>
      </w:pPr>
    </w:p>
    <w:p w:rsidR="00F76996" w:rsidRPr="00015D04" w:rsidRDefault="00F76996" w:rsidP="00F76996">
      <w:pPr>
        <w:pStyle w:val="ResponseChoices"/>
      </w:pPr>
      <w:r w:rsidRPr="00015D04">
        <w:t>1</w:t>
      </w:r>
      <w:r w:rsidRPr="00015D04">
        <w:tab/>
        <w:t>Up to 3.099 shekels per month</w:t>
      </w:r>
    </w:p>
    <w:p w:rsidR="00F76996" w:rsidRPr="00015D04" w:rsidRDefault="00F76996" w:rsidP="00F76996">
      <w:pPr>
        <w:pStyle w:val="ResponseChoices"/>
      </w:pPr>
      <w:r w:rsidRPr="00015D04">
        <w:t>2</w:t>
      </w:r>
      <w:r w:rsidRPr="00015D04">
        <w:tab/>
        <w:t>3.100 to 4.599 shekels per month</w:t>
      </w:r>
    </w:p>
    <w:p w:rsidR="00F76996" w:rsidRPr="00015D04" w:rsidRDefault="00F76996" w:rsidP="00F76996">
      <w:pPr>
        <w:pStyle w:val="ResponseChoices"/>
      </w:pPr>
      <w:r w:rsidRPr="00015D04">
        <w:t>3</w:t>
      </w:r>
      <w:r w:rsidRPr="00015D04">
        <w:tab/>
        <w:t>4.600-6.899 shekels per month</w:t>
      </w:r>
    </w:p>
    <w:p w:rsidR="00F76996" w:rsidRPr="00015D04" w:rsidRDefault="00F76996" w:rsidP="00F76996">
      <w:pPr>
        <w:pStyle w:val="ResponseChoices"/>
      </w:pPr>
      <w:r w:rsidRPr="00015D04">
        <w:t>4</w:t>
      </w:r>
      <w:r w:rsidRPr="00015D04">
        <w:tab/>
        <w:t>6.900-8.999 shekels per month</w:t>
      </w:r>
    </w:p>
    <w:p w:rsidR="00F76996" w:rsidRPr="00015D04" w:rsidRDefault="00F76996" w:rsidP="00F76996">
      <w:pPr>
        <w:pStyle w:val="ResponseChoices"/>
      </w:pPr>
      <w:r w:rsidRPr="00015D04">
        <w:t>5</w:t>
      </w:r>
      <w:r w:rsidRPr="00015D04">
        <w:tab/>
        <w:t>9.000-9.999 shekels per month</w:t>
      </w:r>
    </w:p>
    <w:p w:rsidR="00F76996" w:rsidRPr="00015D04" w:rsidRDefault="00F76996" w:rsidP="00F76996">
      <w:pPr>
        <w:pStyle w:val="ResponseChoices"/>
      </w:pPr>
      <w:r w:rsidRPr="00015D04">
        <w:t>6</w:t>
      </w:r>
      <w:r w:rsidRPr="00015D04">
        <w:tab/>
        <w:t>10.000-11.499 shekels per month</w:t>
      </w:r>
    </w:p>
    <w:p w:rsidR="00F76996" w:rsidRPr="00015D04" w:rsidRDefault="00F76996" w:rsidP="00F76996">
      <w:pPr>
        <w:pStyle w:val="ResponseChoices"/>
      </w:pPr>
      <w:r w:rsidRPr="00015D04">
        <w:t>7</w:t>
      </w:r>
      <w:r w:rsidRPr="00015D04">
        <w:tab/>
        <w:t>11.500-12.999 shekels per month</w:t>
      </w:r>
    </w:p>
    <w:p w:rsidR="00F76996" w:rsidRPr="00015D04" w:rsidRDefault="00F76996" w:rsidP="00F76996">
      <w:pPr>
        <w:pStyle w:val="ResponseChoices"/>
      </w:pPr>
      <w:r w:rsidRPr="00015D04">
        <w:t>8</w:t>
      </w:r>
      <w:r w:rsidRPr="00015D04">
        <w:tab/>
        <w:t>13.000-14.599 shekels per month</w:t>
      </w:r>
    </w:p>
    <w:p w:rsidR="00F76996" w:rsidRPr="00015D04" w:rsidRDefault="00F76996" w:rsidP="00F76996">
      <w:pPr>
        <w:pStyle w:val="ResponseChoices"/>
      </w:pPr>
      <w:r w:rsidRPr="00015D04">
        <w:t>9</w:t>
      </w:r>
      <w:r w:rsidRPr="00015D04">
        <w:tab/>
        <w:t>14.600-16.499 shekels per month</w:t>
      </w:r>
    </w:p>
    <w:p w:rsidR="00F76996" w:rsidRPr="00015D04" w:rsidRDefault="00F76996" w:rsidP="00F76996">
      <w:pPr>
        <w:pStyle w:val="ResponseChoices"/>
      </w:pPr>
      <w:r w:rsidRPr="00015D04">
        <w:t>10</w:t>
      </w:r>
      <w:r w:rsidRPr="00015D04">
        <w:tab/>
        <w:t>16.500-17.999 shekels per month</w:t>
      </w:r>
    </w:p>
    <w:p w:rsidR="00F76996" w:rsidRPr="00015D04" w:rsidRDefault="00F76996" w:rsidP="00F76996">
      <w:pPr>
        <w:pStyle w:val="ResponseChoices"/>
      </w:pPr>
      <w:r w:rsidRPr="00015D04">
        <w:t>11</w:t>
      </w:r>
      <w:r w:rsidRPr="00015D04">
        <w:tab/>
        <w:t>18.000-23499 shekels per month</w:t>
      </w:r>
    </w:p>
    <w:p w:rsidR="00F76996" w:rsidRPr="00015D04" w:rsidRDefault="00F76996" w:rsidP="00F76996">
      <w:pPr>
        <w:pStyle w:val="ResponseChoices"/>
      </w:pPr>
      <w:r w:rsidRPr="00015D04">
        <w:t>12</w:t>
      </w:r>
      <w:r w:rsidRPr="00015D04">
        <w:tab/>
        <w:t>23.500 or more shekels per month</w:t>
      </w:r>
    </w:p>
    <w:p w:rsidR="00F76996" w:rsidRPr="00015D04" w:rsidRDefault="00F76996" w:rsidP="00F76996">
      <w:pPr>
        <w:pStyle w:val="ResponseChoices"/>
      </w:pPr>
      <w:r w:rsidRPr="00015D04">
        <w:t xml:space="preserve">98  </w:t>
      </w:r>
      <w:r w:rsidRPr="00015D04">
        <w:tab/>
        <w:t xml:space="preserve">Don’t know </w:t>
      </w:r>
      <w:r w:rsidRPr="00904BD4">
        <w:rPr>
          <w:rStyle w:val="InstructionsChar"/>
        </w:rPr>
        <w:t>(DO NOT READ)</w:t>
      </w:r>
    </w:p>
    <w:p w:rsidR="00F76996" w:rsidRPr="00015D04" w:rsidRDefault="00F76996" w:rsidP="00F76996">
      <w:pPr>
        <w:pStyle w:val="ResponseChoices"/>
      </w:pPr>
      <w:r w:rsidRPr="00015D04">
        <w:t xml:space="preserve">99  </w:t>
      </w:r>
      <w:r w:rsidRPr="00015D04">
        <w:tab/>
        <w:t xml:space="preserve">Refused </w:t>
      </w:r>
      <w:r w:rsidRPr="00904BD4">
        <w:rPr>
          <w:rStyle w:val="InstructionsChar"/>
        </w:rPr>
        <w:t>(DO NOT READ)</w:t>
      </w:r>
    </w:p>
    <w:p w:rsidR="00F76996" w:rsidRPr="00015D04" w:rsidRDefault="00F76996" w:rsidP="00904BD4">
      <w:pPr>
        <w:pStyle w:val="Instructions"/>
      </w:pPr>
    </w:p>
    <w:p w:rsidR="00F76996" w:rsidRPr="00015D04" w:rsidRDefault="00F76996" w:rsidP="00F76996">
      <w:pPr>
        <w:pStyle w:val="QueStem"/>
        <w:rPr>
          <w:rFonts w:eastAsiaTheme="minorEastAsia"/>
          <w:b/>
        </w:rPr>
      </w:pPr>
      <w:r w:rsidRPr="00015D04">
        <w:rPr>
          <w:rFonts w:asciiTheme="minorHAnsi" w:eastAsiaTheme="minorEastAsia" w:hAnsiTheme="minorHAnsi" w:cstheme="minorBidi"/>
        </w:rPr>
        <w:t xml:space="preserve"> </w:t>
      </w:r>
      <w:r w:rsidRPr="00015D04">
        <w:rPr>
          <w:rFonts w:eastAsiaTheme="minorEastAsia"/>
          <w:b/>
        </w:rPr>
        <w:t xml:space="preserve">ASK IF “DON’T KNOW” OR “REFUSED” </w:t>
      </w:r>
      <w:r w:rsidRPr="00904BD4">
        <w:rPr>
          <w:rStyle w:val="InstructionsChar"/>
          <w:rFonts w:eastAsiaTheme="minorEastAsia"/>
        </w:rPr>
        <w:t>(</w:t>
      </w:r>
      <w:r w:rsidRPr="00904BD4">
        <w:rPr>
          <w:rStyle w:val="InstructionsChar"/>
        </w:rPr>
        <w:t xml:space="preserve">QINC2a </w:t>
      </w:r>
      <w:r w:rsidRPr="00904BD4">
        <w:rPr>
          <w:rStyle w:val="InstructionsChar"/>
          <w:rFonts w:eastAsiaTheme="minorEastAsia"/>
        </w:rPr>
        <w:t xml:space="preserve">= 98 OR </w:t>
      </w:r>
      <w:r w:rsidRPr="00904BD4">
        <w:rPr>
          <w:rStyle w:val="InstructionsChar"/>
        </w:rPr>
        <w:t xml:space="preserve">QINC2a </w:t>
      </w:r>
      <w:r w:rsidRPr="00904BD4">
        <w:rPr>
          <w:rStyle w:val="InstructionsChar"/>
          <w:rFonts w:eastAsiaTheme="minorEastAsia"/>
        </w:rPr>
        <w:t>= 99):</w:t>
      </w:r>
    </w:p>
    <w:p w:rsidR="00F76996" w:rsidRPr="00015D04" w:rsidRDefault="00F76996" w:rsidP="00F76996">
      <w:pPr>
        <w:pStyle w:val="QueStem"/>
        <w:rPr>
          <w:rFonts w:eastAsiaTheme="minorEastAsia"/>
        </w:rPr>
      </w:pPr>
      <w:r w:rsidRPr="00015D04">
        <w:rPr>
          <w:rFonts w:eastAsiaTheme="minorEastAsia"/>
          <w:bCs/>
        </w:rPr>
        <w:t>QINC2b </w:t>
      </w:r>
      <w:r w:rsidRPr="00015D04">
        <w:rPr>
          <w:rFonts w:eastAsiaTheme="minorEastAsia"/>
          <w:b/>
          <w:bCs/>
        </w:rPr>
        <w:t>   </w:t>
      </w:r>
      <w:r w:rsidRPr="00015D04">
        <w:rPr>
          <w:rFonts w:eastAsiaTheme="minorEastAsia"/>
        </w:rPr>
        <w:t>A general category will help us. Was your household’s total monthly income in 2013 less than 9.000 shekels, or was it 9.000 shekels or more? Take all sources of income and all salaries into consideration.</w:t>
      </w:r>
      <w:r w:rsidRPr="00015D04">
        <w:rPr>
          <w:rFonts w:eastAsiaTheme="minorEastAsia"/>
          <w:i/>
        </w:rPr>
        <w:t xml:space="preserve"> </w:t>
      </w:r>
    </w:p>
    <w:p w:rsidR="00F76996" w:rsidRPr="00015D04" w:rsidRDefault="00F76996" w:rsidP="00904BD4">
      <w:pPr>
        <w:keepNext/>
        <w:keepLines/>
        <w:spacing w:after="0" w:line="240" w:lineRule="auto"/>
        <w:rPr>
          <w:sz w:val="18"/>
          <w:szCs w:val="18"/>
        </w:rPr>
      </w:pPr>
    </w:p>
    <w:p w:rsidR="00F76996" w:rsidRPr="00015D04" w:rsidRDefault="00F76996" w:rsidP="00F76996">
      <w:pPr>
        <w:pStyle w:val="ResponseChoices"/>
      </w:pPr>
      <w:r w:rsidRPr="00015D04">
        <w:t>1</w:t>
      </w:r>
      <w:r w:rsidRPr="00015D04">
        <w:tab/>
        <w:t>Less than 9.000 shekels</w:t>
      </w:r>
    </w:p>
    <w:p w:rsidR="00F76996" w:rsidRPr="00015D04" w:rsidRDefault="00F76996" w:rsidP="00F76996">
      <w:pPr>
        <w:pStyle w:val="ResponseChoices"/>
      </w:pPr>
      <w:r w:rsidRPr="00015D04">
        <w:t>2</w:t>
      </w:r>
      <w:r w:rsidRPr="00015D04">
        <w:tab/>
        <w:t>9.000 shekels or more</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904BD4">
        <w:rPr>
          <w:rStyle w:val="InstructionsChar"/>
        </w:rPr>
        <w:tab/>
      </w:r>
    </w:p>
    <w:p w:rsidR="00F76996" w:rsidRPr="00015D04" w:rsidRDefault="00F76996" w:rsidP="00F76996">
      <w:pPr>
        <w:pStyle w:val="ResponseChoices"/>
      </w:pPr>
      <w:r w:rsidRPr="00015D04">
        <w:t>99</w:t>
      </w:r>
      <w:r w:rsidRPr="00015D04">
        <w:tab/>
        <w:t xml:space="preserve">Refused </w:t>
      </w:r>
      <w:r w:rsidR="00C8267C" w:rsidRPr="007F5A64">
        <w:rPr>
          <w:rStyle w:val="InstructionsChar"/>
        </w:rPr>
        <w:t>(DO NOT READ)</w:t>
      </w:r>
      <w:r w:rsidR="00C8267C" w:rsidRPr="007F5A64">
        <w:rPr>
          <w:rStyle w:val="InstructionsChar"/>
        </w:rPr>
        <w:tab/>
      </w:r>
    </w:p>
    <w:p w:rsidR="00F76996" w:rsidRPr="00015D04" w:rsidRDefault="00F76996" w:rsidP="00F76996">
      <w:pPr>
        <w:pStyle w:val="ResponseChoices"/>
      </w:pPr>
    </w:p>
    <w:p w:rsidR="00F76996" w:rsidRPr="00015D04" w:rsidRDefault="00F76996" w:rsidP="00F76996">
      <w:pPr>
        <w:pStyle w:val="Instructions"/>
        <w:rPr>
          <w:rFonts w:eastAsiaTheme="minorEastAsia"/>
        </w:rPr>
      </w:pPr>
      <w:r w:rsidRPr="00015D04">
        <w:rPr>
          <w:rFonts w:eastAsiaTheme="minorEastAsia"/>
        </w:rPr>
        <w:t xml:space="preserve">ASK IF </w:t>
      </w:r>
      <w:r w:rsidRPr="00015D04">
        <w:rPr>
          <w:rFonts w:eastAsiaTheme="minorEastAsia"/>
          <w:bCs/>
        </w:rPr>
        <w:t>QINC2b</w:t>
      </w:r>
      <w:r w:rsidRPr="00015D04" w:rsidDel="00724F9A">
        <w:rPr>
          <w:rFonts w:eastAsiaTheme="minorEastAsia"/>
        </w:rPr>
        <w:t xml:space="preserve"> </w:t>
      </w:r>
      <w:r w:rsidRPr="00015D04">
        <w:rPr>
          <w:rFonts w:eastAsiaTheme="minorEastAsia"/>
        </w:rPr>
        <w:t>= 1</w:t>
      </w:r>
    </w:p>
    <w:p w:rsidR="00F76996" w:rsidRPr="00015D04" w:rsidRDefault="00F76996" w:rsidP="00F76996">
      <w:pPr>
        <w:pStyle w:val="QueStem"/>
        <w:rPr>
          <w:rFonts w:eastAsiaTheme="minorEastAsia"/>
        </w:rPr>
      </w:pPr>
      <w:r w:rsidRPr="00015D04">
        <w:rPr>
          <w:rFonts w:eastAsiaTheme="minorEastAsia"/>
          <w:bCs/>
        </w:rPr>
        <w:t>QINC2c</w:t>
      </w:r>
      <w:r w:rsidRPr="00015D04">
        <w:rPr>
          <w:rFonts w:eastAsiaTheme="minorEastAsia"/>
          <w:b/>
          <w:bCs/>
        </w:rPr>
        <w:t>   </w:t>
      </w:r>
      <w:r w:rsidRPr="00015D04">
        <w:rPr>
          <w:rFonts w:eastAsiaTheme="minorEastAsia"/>
        </w:rPr>
        <w:t>And</w:t>
      </w:r>
      <w:r w:rsidRPr="00015D04">
        <w:rPr>
          <w:rFonts w:eastAsiaTheme="minorEastAsia"/>
          <w:b/>
          <w:bCs/>
        </w:rPr>
        <w:t xml:space="preserve"> </w:t>
      </w:r>
      <w:r w:rsidRPr="00015D04">
        <w:rPr>
          <w:rFonts w:eastAsiaTheme="minorEastAsia"/>
        </w:rPr>
        <w:t xml:space="preserve">was it less than 6.900 shekels? </w:t>
      </w:r>
      <w:r w:rsidRPr="00015D04">
        <w:rPr>
          <w:rFonts w:eastAsiaTheme="minorEastAsia"/>
          <w:b/>
        </w:rPr>
        <w:t>(</w:t>
      </w:r>
      <w:r w:rsidRPr="00015D04">
        <w:rPr>
          <w:rFonts w:eastAsiaTheme="minorEastAsia"/>
          <w:b/>
          <w:iCs/>
        </w:rPr>
        <w:t>Do not read amounts in parentheses below</w:t>
      </w:r>
      <w:r w:rsidRPr="00015D04">
        <w:rPr>
          <w:rFonts w:eastAsiaTheme="minorEastAsia"/>
          <w:b/>
        </w:rPr>
        <w:t>)</w:t>
      </w:r>
      <w:r w:rsidRPr="00015D04">
        <w:rPr>
          <w:rFonts w:eastAsiaTheme="minorEastAsia"/>
        </w:rPr>
        <w:t xml:space="preserve"> </w:t>
      </w:r>
    </w:p>
    <w:p w:rsidR="00F76996" w:rsidRPr="00015D04" w:rsidRDefault="00F76996" w:rsidP="00F76996">
      <w:pPr>
        <w:pStyle w:val="QueStem"/>
        <w:rPr>
          <w:rFonts w:eastAsiaTheme="minorEastAsia"/>
        </w:rPr>
      </w:pPr>
    </w:p>
    <w:p w:rsidR="00F76996" w:rsidRPr="00015D04" w:rsidRDefault="00F76996" w:rsidP="00F76996">
      <w:pPr>
        <w:pStyle w:val="ResponseChoices"/>
      </w:pPr>
      <w:r w:rsidRPr="00015D04">
        <w:t>1</w:t>
      </w:r>
      <w:r w:rsidRPr="00015D04">
        <w:tab/>
        <w:t xml:space="preserve">Yes [less than 6.900 shekels] </w:t>
      </w:r>
    </w:p>
    <w:p w:rsidR="00F76996" w:rsidRPr="00015D04" w:rsidRDefault="00F76996" w:rsidP="00F76996">
      <w:pPr>
        <w:pStyle w:val="ResponseChoices"/>
      </w:pPr>
      <w:r w:rsidRPr="00015D04">
        <w:t>2</w:t>
      </w:r>
      <w:r w:rsidRPr="00015D04">
        <w:tab/>
        <w:t>No [Between 6.900 shekels and 9.000 shekels]</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015D04">
        <w:tab/>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ResponseChoices"/>
      </w:pPr>
    </w:p>
    <w:p w:rsidR="00F76996" w:rsidRPr="00015D04" w:rsidRDefault="00F76996" w:rsidP="00F76996">
      <w:pPr>
        <w:pStyle w:val="QueStem"/>
        <w:rPr>
          <w:rFonts w:eastAsiaTheme="minorEastAsia"/>
          <w:b/>
        </w:rPr>
      </w:pPr>
      <w:r w:rsidRPr="00015D04">
        <w:rPr>
          <w:rFonts w:eastAsiaTheme="minorEastAsia"/>
          <w:b/>
        </w:rPr>
        <w:t>ASK IF QINC2b</w:t>
      </w:r>
      <w:r w:rsidRPr="00015D04" w:rsidDel="00724F9A">
        <w:rPr>
          <w:rFonts w:eastAsiaTheme="minorEastAsia"/>
          <w:b/>
        </w:rPr>
        <w:t xml:space="preserve"> </w:t>
      </w:r>
      <w:r w:rsidRPr="00015D04">
        <w:rPr>
          <w:rFonts w:eastAsiaTheme="minorEastAsia"/>
          <w:b/>
        </w:rPr>
        <w:t>= 2</w:t>
      </w:r>
    </w:p>
    <w:p w:rsidR="00F76996" w:rsidRPr="00015D04" w:rsidRDefault="00F76996" w:rsidP="00F76996">
      <w:pPr>
        <w:pStyle w:val="QueStem"/>
        <w:rPr>
          <w:rFonts w:eastAsiaTheme="minorEastAsia"/>
        </w:rPr>
      </w:pPr>
      <w:r w:rsidRPr="00015D04">
        <w:rPr>
          <w:rFonts w:eastAsiaTheme="minorEastAsia"/>
          <w:bCs/>
        </w:rPr>
        <w:t>QINC2d</w:t>
      </w:r>
      <w:r w:rsidRPr="00015D04">
        <w:rPr>
          <w:rFonts w:eastAsiaTheme="minorEastAsia"/>
          <w:b/>
          <w:bCs/>
        </w:rPr>
        <w:t>   </w:t>
      </w:r>
      <w:r w:rsidRPr="00015D04">
        <w:rPr>
          <w:rFonts w:eastAsiaTheme="minorEastAsia"/>
        </w:rPr>
        <w:t xml:space="preserve">And was it 11.500 </w:t>
      </w:r>
      <w:r w:rsidRPr="00015D04">
        <w:rPr>
          <w:rFonts w:asciiTheme="minorHAnsi" w:eastAsiaTheme="minorEastAsia" w:hAnsiTheme="minorHAnsi" w:cstheme="minorBidi"/>
        </w:rPr>
        <w:t>shekels</w:t>
      </w:r>
      <w:r w:rsidRPr="00015D04">
        <w:rPr>
          <w:rFonts w:eastAsiaTheme="minorEastAsia"/>
        </w:rPr>
        <w:t xml:space="preserve"> or more? </w:t>
      </w:r>
      <w:r w:rsidRPr="00015D04">
        <w:rPr>
          <w:rFonts w:eastAsiaTheme="minorEastAsia"/>
          <w:b/>
        </w:rPr>
        <w:t>(</w:t>
      </w:r>
      <w:r w:rsidRPr="00015D04">
        <w:rPr>
          <w:rFonts w:eastAsiaTheme="minorEastAsia"/>
          <w:b/>
          <w:iCs/>
        </w:rPr>
        <w:t>Do not read amounts in parentheses below</w:t>
      </w:r>
      <w:r w:rsidRPr="00015D04">
        <w:rPr>
          <w:rFonts w:eastAsiaTheme="minorEastAsia"/>
          <w:b/>
        </w:rPr>
        <w:t xml:space="preserve">) </w:t>
      </w:r>
    </w:p>
    <w:p w:rsidR="00F76996" w:rsidRPr="00015D04" w:rsidRDefault="00F76996" w:rsidP="00F76996">
      <w:pPr>
        <w:pStyle w:val="QueStem"/>
        <w:rPr>
          <w:rFonts w:eastAsiaTheme="minorEastAsia"/>
        </w:rPr>
      </w:pPr>
    </w:p>
    <w:p w:rsidR="00F76996" w:rsidRPr="00015D04" w:rsidRDefault="00F76996" w:rsidP="00F76996">
      <w:pPr>
        <w:pStyle w:val="ResponseChoices"/>
      </w:pPr>
      <w:r w:rsidRPr="00015D04">
        <w:t>1</w:t>
      </w:r>
      <w:r w:rsidRPr="00015D04">
        <w:tab/>
        <w:t xml:space="preserve">Yes [11.500 shekels or more] </w:t>
      </w:r>
    </w:p>
    <w:p w:rsidR="00F76996" w:rsidRPr="00015D04" w:rsidRDefault="00F76996" w:rsidP="00F76996">
      <w:pPr>
        <w:pStyle w:val="ResponseChoices"/>
      </w:pPr>
      <w:r w:rsidRPr="00015D04">
        <w:t>2</w:t>
      </w:r>
      <w:r w:rsidRPr="00015D04">
        <w:tab/>
        <w:t>No [Between 9.000 shekels and 11.500 shekels]</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r w:rsidRPr="00904BD4">
        <w:rPr>
          <w:rStyle w:val="InstructionsChar"/>
        </w:rPr>
        <w:tab/>
      </w:r>
    </w:p>
    <w:p w:rsidR="00F76996" w:rsidRPr="00015D04" w:rsidRDefault="00F76996" w:rsidP="00F76996">
      <w:pPr>
        <w:pStyle w:val="ResponseChoices"/>
      </w:pPr>
      <w:r w:rsidRPr="00015D04">
        <w:t>99</w:t>
      </w:r>
      <w:r w:rsidRPr="00015D04">
        <w:tab/>
        <w:t>Refused</w:t>
      </w:r>
      <w:r w:rsidRPr="00904BD4">
        <w:rPr>
          <w:rStyle w:val="InstructionsChar"/>
        </w:rPr>
        <w:t xml:space="preserve"> (DO NOT READ)</w:t>
      </w:r>
    </w:p>
    <w:p w:rsidR="00F76996" w:rsidRPr="00015D04" w:rsidRDefault="00F76996" w:rsidP="00F76996">
      <w:pPr>
        <w:keepLines/>
        <w:spacing w:after="0" w:line="240" w:lineRule="auto"/>
        <w:ind w:left="1440"/>
        <w:rPr>
          <w:sz w:val="18"/>
          <w:szCs w:val="18"/>
        </w:rPr>
      </w:pPr>
    </w:p>
    <w:p w:rsidR="00F76996" w:rsidRPr="00015D04" w:rsidRDefault="00F76996" w:rsidP="00F76996">
      <w:pPr>
        <w:keepLines/>
        <w:spacing w:after="0" w:line="240" w:lineRule="auto"/>
        <w:ind w:left="1440" w:hanging="720"/>
        <w:rPr>
          <w:sz w:val="18"/>
          <w:szCs w:val="18"/>
        </w:rPr>
      </w:pPr>
    </w:p>
    <w:p w:rsidR="00F76996" w:rsidRPr="00015D04" w:rsidRDefault="00F76996" w:rsidP="00F76996">
      <w:pPr>
        <w:spacing w:after="0" w:line="240" w:lineRule="auto"/>
        <w:rPr>
          <w:rFonts w:eastAsiaTheme="minorEastAsia"/>
          <w:sz w:val="18"/>
          <w:szCs w:val="18"/>
        </w:rPr>
      </w:pPr>
    </w:p>
    <w:p w:rsidR="00F76996" w:rsidRPr="00904BD4" w:rsidRDefault="00F76996" w:rsidP="00F76996">
      <w:pPr>
        <w:spacing w:after="0" w:line="240" w:lineRule="auto"/>
        <w:rPr>
          <w:rFonts w:eastAsiaTheme="minorEastAsia"/>
          <w:b/>
          <w:szCs w:val="18"/>
        </w:rPr>
      </w:pPr>
      <w:r w:rsidRPr="00015D04">
        <w:rPr>
          <w:rFonts w:eastAsiaTheme="minorEastAsia"/>
          <w:sz w:val="18"/>
          <w:szCs w:val="18"/>
        </w:rPr>
        <w:br w:type="page"/>
      </w:r>
      <w:r w:rsidR="0003555B" w:rsidRPr="0003555B">
        <w:rPr>
          <w:rFonts w:eastAsiaTheme="minorEastAsia"/>
          <w:b/>
          <w:szCs w:val="18"/>
        </w:rPr>
        <w:t>ASK</w:t>
      </w:r>
      <w:r w:rsidR="0003555B" w:rsidRPr="0003555B">
        <w:rPr>
          <w:rFonts w:eastAsiaTheme="minorEastAsia"/>
          <w:sz w:val="18"/>
          <w:szCs w:val="18"/>
        </w:rPr>
        <w:t xml:space="preserve"> </w:t>
      </w:r>
      <w:r w:rsidRPr="00516037">
        <w:rPr>
          <w:rFonts w:eastAsiaTheme="minorEastAsia"/>
          <w:b/>
          <w:szCs w:val="18"/>
        </w:rPr>
        <w:t>TREATMENT</w:t>
      </w:r>
      <w:r w:rsidR="0003555B" w:rsidRPr="00516037">
        <w:rPr>
          <w:rFonts w:eastAsiaTheme="minorEastAsia"/>
          <w:b/>
          <w:szCs w:val="18"/>
        </w:rPr>
        <w:t xml:space="preserve"> GROUP</w:t>
      </w:r>
      <w:r w:rsidRPr="00516037">
        <w:rPr>
          <w:rFonts w:eastAsiaTheme="minorEastAsia"/>
          <w:b/>
          <w:szCs w:val="18"/>
        </w:rPr>
        <w:t xml:space="preserve"> 3</w:t>
      </w:r>
    </w:p>
    <w:p w:rsidR="00F76996" w:rsidRPr="00015D04" w:rsidRDefault="00F76996" w:rsidP="00F76996">
      <w:pPr>
        <w:spacing w:after="0" w:line="240" w:lineRule="auto"/>
        <w:rPr>
          <w:rFonts w:eastAsiaTheme="minorEastAsia"/>
          <w:b/>
          <w:sz w:val="18"/>
          <w:szCs w:val="18"/>
        </w:rPr>
      </w:pPr>
    </w:p>
    <w:p w:rsidR="00F76996" w:rsidRDefault="00F76996" w:rsidP="00F76996">
      <w:pPr>
        <w:keepNext/>
        <w:keepLines/>
        <w:spacing w:after="0" w:line="240" w:lineRule="auto"/>
        <w:ind w:left="1440" w:hanging="1440"/>
        <w:rPr>
          <w:i/>
          <w:sz w:val="18"/>
          <w:szCs w:val="18"/>
        </w:rPr>
      </w:pPr>
      <w:r w:rsidRPr="00015D04">
        <w:rPr>
          <w:rStyle w:val="QueStemChar"/>
        </w:rPr>
        <w:t>QINC3a</w:t>
      </w:r>
      <w:r w:rsidRPr="00015D04">
        <w:rPr>
          <w:rStyle w:val="QueStemChar"/>
        </w:rPr>
        <w:tab/>
        <w:t>The average monthly income per household is around 9,000 shekels. Is your monthly household income higher than 9,000 shekels, less than 9.000 shekels, or about the same?</w:t>
      </w:r>
      <w:r w:rsidRPr="00015D04">
        <w:rPr>
          <w:i/>
          <w:sz w:val="18"/>
          <w:szCs w:val="18"/>
        </w:rPr>
        <w:t xml:space="preserve"> </w:t>
      </w:r>
    </w:p>
    <w:p w:rsidR="00C8267C" w:rsidRPr="00015D04" w:rsidRDefault="00C8267C" w:rsidP="00F76996">
      <w:pPr>
        <w:keepNext/>
        <w:keepLines/>
        <w:spacing w:after="0" w:line="240" w:lineRule="auto"/>
        <w:ind w:left="1440" w:hanging="1440"/>
        <w:rPr>
          <w:sz w:val="18"/>
          <w:szCs w:val="18"/>
        </w:rPr>
      </w:pPr>
    </w:p>
    <w:p w:rsidR="00F76996" w:rsidRPr="00015D04" w:rsidRDefault="00F76996" w:rsidP="00F76996">
      <w:pPr>
        <w:pStyle w:val="ResponseChoices"/>
      </w:pPr>
      <w:r w:rsidRPr="00015D04">
        <w:t xml:space="preserve">1  </w:t>
      </w:r>
      <w:r w:rsidRPr="00015D04">
        <w:tab/>
        <w:t>Higher than 9.000 shekels</w:t>
      </w:r>
    </w:p>
    <w:p w:rsidR="00F76996" w:rsidRPr="00015D04" w:rsidRDefault="00F76996" w:rsidP="00F76996">
      <w:pPr>
        <w:pStyle w:val="ResponseChoices"/>
      </w:pPr>
      <w:r w:rsidRPr="00015D04">
        <w:t xml:space="preserve">2  </w:t>
      </w:r>
      <w:r w:rsidRPr="00015D04">
        <w:tab/>
        <w:t>Less than 9.000 shekels</w:t>
      </w:r>
    </w:p>
    <w:p w:rsidR="00F76996" w:rsidRPr="00015D04" w:rsidRDefault="00F76996" w:rsidP="00F76996">
      <w:pPr>
        <w:pStyle w:val="ResponseChoices"/>
      </w:pPr>
      <w:r w:rsidRPr="00015D04">
        <w:t xml:space="preserve">3  </w:t>
      </w:r>
      <w:r w:rsidRPr="00015D04">
        <w:tab/>
        <w:t>About 9000 shekels</w:t>
      </w:r>
    </w:p>
    <w:p w:rsidR="00F76996" w:rsidRPr="00015D04" w:rsidRDefault="00F76996" w:rsidP="00F76996">
      <w:pPr>
        <w:pStyle w:val="ResponseChoices"/>
      </w:pPr>
      <w:r w:rsidRPr="00015D04">
        <w:t xml:space="preserve">8  </w:t>
      </w:r>
      <w:r w:rsidRPr="00015D04">
        <w:tab/>
        <w:t xml:space="preserve">Don’t know </w:t>
      </w:r>
      <w:r w:rsidRPr="00904BD4">
        <w:rPr>
          <w:rStyle w:val="InstructionsChar"/>
        </w:rPr>
        <w:t>(DO NOT READ)</w:t>
      </w:r>
    </w:p>
    <w:p w:rsidR="00F76996" w:rsidRPr="00015D04" w:rsidRDefault="00F76996" w:rsidP="00F76996">
      <w:pPr>
        <w:pStyle w:val="ResponseChoices"/>
      </w:pPr>
      <w:r w:rsidRPr="00015D04">
        <w:t xml:space="preserve">9  </w:t>
      </w:r>
      <w:r w:rsidRPr="00015D04">
        <w:tab/>
        <w:t xml:space="preserve">Refused </w:t>
      </w:r>
      <w:r w:rsidRPr="00904BD4">
        <w:rPr>
          <w:rStyle w:val="InstructionsChar"/>
        </w:rPr>
        <w:t>(DO NOT READ)</w:t>
      </w:r>
    </w:p>
    <w:p w:rsidR="00F76996" w:rsidRPr="00015D04" w:rsidRDefault="00F76996" w:rsidP="00F76996">
      <w:pPr>
        <w:pStyle w:val="Instructions"/>
      </w:pPr>
    </w:p>
    <w:p w:rsidR="00F76996" w:rsidRPr="00015D04" w:rsidRDefault="00F76996" w:rsidP="00F76996">
      <w:pPr>
        <w:pStyle w:val="ResponseChoices"/>
        <w:ind w:left="0" w:firstLine="0"/>
      </w:pPr>
      <w:r w:rsidRPr="00015D04">
        <w:rPr>
          <w:rStyle w:val="QueStemChar"/>
        </w:rPr>
        <w:t>QINC3b</w:t>
      </w:r>
      <w:r w:rsidRPr="00015D04">
        <w:rPr>
          <w:rStyle w:val="QueStemChar"/>
        </w:rPr>
        <w:tab/>
      </w:r>
      <w:r w:rsidRPr="00015D04">
        <w:rPr>
          <w:rStyle w:val="QueStemChar"/>
        </w:rPr>
        <w:tab/>
        <w:t xml:space="preserve">Which category best describes your total household income? </w:t>
      </w:r>
      <w:r w:rsidRPr="00015D04">
        <w:t xml:space="preserve"> </w:t>
      </w:r>
    </w:p>
    <w:p w:rsidR="00F76996" w:rsidRPr="00015D04" w:rsidRDefault="00F76996" w:rsidP="00F76996">
      <w:pPr>
        <w:pStyle w:val="ResponseChoices"/>
      </w:pPr>
    </w:p>
    <w:p w:rsidR="00F76996" w:rsidRPr="00015D04" w:rsidRDefault="00F76996" w:rsidP="00F76996">
      <w:pPr>
        <w:pStyle w:val="ResponseChoices"/>
      </w:pPr>
      <w:r w:rsidRPr="00015D04">
        <w:t>1</w:t>
      </w:r>
      <w:r w:rsidRPr="00015D04">
        <w:tab/>
        <w:t>Up to 3.099 shekels per month</w:t>
      </w:r>
    </w:p>
    <w:p w:rsidR="00F76996" w:rsidRPr="00015D04" w:rsidRDefault="00F76996" w:rsidP="00F76996">
      <w:pPr>
        <w:pStyle w:val="ResponseChoices"/>
      </w:pPr>
      <w:r w:rsidRPr="00015D04">
        <w:t>2</w:t>
      </w:r>
      <w:r w:rsidRPr="00015D04">
        <w:tab/>
      </w:r>
      <w:proofErr w:type="gramStart"/>
      <w:r w:rsidRPr="00015D04">
        <w:t>3.100  to</w:t>
      </w:r>
      <w:proofErr w:type="gramEnd"/>
      <w:r w:rsidRPr="00015D04">
        <w:t xml:space="preserve"> 4.599 shekels per month</w:t>
      </w:r>
    </w:p>
    <w:p w:rsidR="00F76996" w:rsidRPr="00015D04" w:rsidRDefault="00F76996" w:rsidP="00F76996">
      <w:pPr>
        <w:pStyle w:val="ResponseChoices"/>
      </w:pPr>
      <w:r w:rsidRPr="00015D04">
        <w:t>3</w:t>
      </w:r>
      <w:r w:rsidRPr="00015D04">
        <w:tab/>
        <w:t>4.600 to 6.899 shekels per month</w:t>
      </w:r>
    </w:p>
    <w:p w:rsidR="00F76996" w:rsidRPr="00015D04" w:rsidRDefault="00F76996" w:rsidP="00F76996">
      <w:pPr>
        <w:pStyle w:val="ResponseChoices"/>
      </w:pPr>
      <w:r w:rsidRPr="00015D04">
        <w:t>4</w:t>
      </w:r>
      <w:r w:rsidRPr="00015D04">
        <w:tab/>
        <w:t>6.900-8.999 shekels per month</w:t>
      </w:r>
    </w:p>
    <w:p w:rsidR="00F76996" w:rsidRPr="00015D04" w:rsidRDefault="00F76996" w:rsidP="00F76996">
      <w:pPr>
        <w:pStyle w:val="ResponseChoices"/>
      </w:pPr>
      <w:r w:rsidRPr="00015D04">
        <w:t>5</w:t>
      </w:r>
      <w:r w:rsidRPr="00015D04">
        <w:tab/>
        <w:t>9.000-11.499 shekels per month</w:t>
      </w:r>
    </w:p>
    <w:p w:rsidR="00F76996" w:rsidRPr="00015D04" w:rsidRDefault="00F76996" w:rsidP="00F76996">
      <w:pPr>
        <w:pStyle w:val="ResponseChoices"/>
      </w:pPr>
      <w:r w:rsidRPr="00015D04">
        <w:t>6</w:t>
      </w:r>
      <w:r w:rsidRPr="00015D04">
        <w:tab/>
        <w:t>11.500-16.499 shekels per month</w:t>
      </w:r>
    </w:p>
    <w:p w:rsidR="00F76996" w:rsidRPr="00015D04" w:rsidRDefault="00F76996" w:rsidP="00F76996">
      <w:pPr>
        <w:pStyle w:val="ResponseChoices"/>
      </w:pPr>
      <w:r w:rsidRPr="00015D04">
        <w:t>7</w:t>
      </w:r>
      <w:r w:rsidRPr="00015D04">
        <w:tab/>
        <w:t>16.500 or more shekels per month</w:t>
      </w:r>
    </w:p>
    <w:p w:rsidR="00F76996" w:rsidRPr="00015D04" w:rsidRDefault="00F76996" w:rsidP="00F76996">
      <w:pPr>
        <w:pStyle w:val="ResponseChoices"/>
      </w:pPr>
      <w:r w:rsidRPr="00015D04">
        <w:t xml:space="preserve">98  </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 xml:space="preserve">99  </w:t>
      </w:r>
      <w:r w:rsidRPr="00015D04">
        <w:tab/>
        <w:t xml:space="preserve">Refused </w:t>
      </w:r>
      <w:r w:rsidRPr="00904BD4">
        <w:rPr>
          <w:rStyle w:val="InstructionsChar"/>
        </w:rPr>
        <w:t>(DO NOT READ)</w:t>
      </w:r>
    </w:p>
    <w:p w:rsidR="00F76996" w:rsidRPr="00015D04" w:rsidRDefault="00F76996" w:rsidP="00F76996">
      <w:pPr>
        <w:spacing w:after="0" w:line="240" w:lineRule="auto"/>
        <w:rPr>
          <w:rFonts w:eastAsiaTheme="minorEastAsia"/>
          <w:sz w:val="18"/>
          <w:szCs w:val="18"/>
        </w:rPr>
      </w:pPr>
    </w:p>
    <w:p w:rsidR="00F76996" w:rsidRPr="00015D04" w:rsidRDefault="00F76996" w:rsidP="00F76996">
      <w:pPr>
        <w:keepNext/>
        <w:keepLines/>
        <w:spacing w:before="60" w:after="0" w:line="240" w:lineRule="auto"/>
        <w:rPr>
          <w:b/>
        </w:rPr>
      </w:pPr>
      <w:r w:rsidRPr="00015D04">
        <w:rPr>
          <w:b/>
        </w:rPr>
        <w:br w:type="page"/>
      </w:r>
    </w:p>
    <w:p w:rsidR="00F76996" w:rsidRPr="00015D04" w:rsidRDefault="00F76996" w:rsidP="00F76996">
      <w:pPr>
        <w:pStyle w:val="Instructions"/>
      </w:pPr>
      <w:r w:rsidRPr="00015D04">
        <w:t>ASK ALL</w:t>
      </w:r>
    </w:p>
    <w:p w:rsidR="00F76996" w:rsidRDefault="00F76996" w:rsidP="00F76996">
      <w:pPr>
        <w:spacing w:after="0" w:line="240" w:lineRule="auto"/>
        <w:ind w:left="810" w:hanging="810"/>
        <w:rPr>
          <w:i/>
          <w:iCs/>
        </w:rPr>
      </w:pPr>
      <w:r w:rsidRPr="00015D04">
        <w:rPr>
          <w:rStyle w:val="QueStemChar"/>
        </w:rPr>
        <w:t>QEMPLOY     Which of the following employment situations best describes your current status?</w:t>
      </w:r>
      <w:r w:rsidRPr="00015D04">
        <w:rPr>
          <w:i/>
          <w:iCs/>
        </w:rPr>
        <w:t xml:space="preserve"> </w:t>
      </w:r>
    </w:p>
    <w:p w:rsidR="00C8267C" w:rsidRPr="00015D04" w:rsidRDefault="00C8267C" w:rsidP="00F76996">
      <w:pPr>
        <w:spacing w:after="0" w:line="240" w:lineRule="auto"/>
        <w:ind w:left="810" w:hanging="810"/>
        <w:rPr>
          <w:rStyle w:val="SourceListChar"/>
        </w:rPr>
      </w:pPr>
    </w:p>
    <w:p w:rsidR="00F76996" w:rsidRPr="00015D04" w:rsidRDefault="00F76996" w:rsidP="00F76996">
      <w:pPr>
        <w:pStyle w:val="ResponseChoices"/>
      </w:pPr>
      <w:r w:rsidRPr="00015D04">
        <w:t>1</w:t>
      </w:r>
      <w:r w:rsidRPr="00015D04">
        <w:tab/>
        <w:t>In paid work</w:t>
      </w:r>
    </w:p>
    <w:p w:rsidR="00F76996" w:rsidRPr="00015D04" w:rsidRDefault="00F76996" w:rsidP="00F76996">
      <w:pPr>
        <w:pStyle w:val="ResponseChoices"/>
      </w:pPr>
      <w:r w:rsidRPr="00015D04">
        <w:t>2</w:t>
      </w:r>
      <w:r w:rsidRPr="00015D04">
        <w:tab/>
        <w:t xml:space="preserve">Self-employed       </w:t>
      </w:r>
    </w:p>
    <w:p w:rsidR="00F76996" w:rsidRPr="00015D04" w:rsidRDefault="00F76996" w:rsidP="00F76996">
      <w:pPr>
        <w:pStyle w:val="ResponseChoices"/>
      </w:pPr>
      <w:r w:rsidRPr="00015D04">
        <w:t>3</w:t>
      </w:r>
      <w:r w:rsidRPr="00015D04">
        <w:tab/>
        <w:t>Unemployed and looking for a job</w:t>
      </w:r>
    </w:p>
    <w:p w:rsidR="00F76996" w:rsidRPr="00015D04" w:rsidRDefault="00F76996" w:rsidP="00F76996">
      <w:pPr>
        <w:pStyle w:val="ResponseChoices"/>
      </w:pPr>
      <w:r w:rsidRPr="00015D04">
        <w:t>4</w:t>
      </w:r>
      <w:r w:rsidRPr="00015D04">
        <w:tab/>
        <w:t xml:space="preserve">Student (general education or </w:t>
      </w:r>
      <w:proofErr w:type="spellStart"/>
      <w:r w:rsidRPr="00015D04">
        <w:t>Kolel</w:t>
      </w:r>
      <w:proofErr w:type="spellEnd"/>
      <w:r w:rsidRPr="00015D04">
        <w:t>)</w:t>
      </w:r>
    </w:p>
    <w:p w:rsidR="00F76996" w:rsidRPr="00015D04" w:rsidRDefault="00F76996" w:rsidP="00F76996">
      <w:pPr>
        <w:pStyle w:val="ResponseChoices"/>
      </w:pPr>
      <w:r w:rsidRPr="00015D04">
        <w:t>5</w:t>
      </w:r>
      <w:r w:rsidRPr="00015D04">
        <w:tab/>
        <w:t>Apprentice or trainee</w:t>
      </w:r>
    </w:p>
    <w:p w:rsidR="00F76996" w:rsidRPr="00015D04" w:rsidRDefault="00F76996" w:rsidP="00F76996">
      <w:pPr>
        <w:pStyle w:val="ResponseChoices"/>
      </w:pPr>
      <w:r w:rsidRPr="00015D04">
        <w:t>6</w:t>
      </w:r>
      <w:r w:rsidRPr="00015D04">
        <w:tab/>
        <w:t>Permanently sick or disabled</w:t>
      </w:r>
    </w:p>
    <w:p w:rsidR="00F76996" w:rsidRPr="00015D04" w:rsidRDefault="00F76996" w:rsidP="00F76996">
      <w:pPr>
        <w:pStyle w:val="ResponseChoices"/>
      </w:pPr>
      <w:r w:rsidRPr="00015D04">
        <w:t>7</w:t>
      </w:r>
      <w:r w:rsidRPr="00015D04">
        <w:tab/>
        <w:t>Retired</w:t>
      </w:r>
    </w:p>
    <w:p w:rsidR="00F76996" w:rsidRPr="00015D04" w:rsidRDefault="00F76996" w:rsidP="00F76996">
      <w:pPr>
        <w:pStyle w:val="ResponseChoices"/>
      </w:pPr>
      <w:r w:rsidRPr="00015D04">
        <w:t>8</w:t>
      </w:r>
      <w:r w:rsidRPr="00015D04">
        <w:tab/>
        <w:t>Doing housework, looking after the home, children or other persons (not paid)</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r w:rsidRPr="00015D04">
        <w:rPr>
          <w:b/>
          <w:bCs/>
          <w:i/>
          <w:iCs/>
        </w:rPr>
        <w:t xml:space="preserve"> </w:t>
      </w:r>
    </w:p>
    <w:p w:rsidR="00F76996" w:rsidRPr="00015D04" w:rsidRDefault="00F76996" w:rsidP="00F76996">
      <w:pPr>
        <w:pStyle w:val="Instructions"/>
      </w:pPr>
    </w:p>
    <w:p w:rsidR="00F76996" w:rsidRPr="00015D04" w:rsidRDefault="00F76996" w:rsidP="00F76996">
      <w:pPr>
        <w:pStyle w:val="Instructions"/>
      </w:pPr>
      <w:r w:rsidRPr="00015D04">
        <w:t>ASK ALL</w:t>
      </w:r>
    </w:p>
    <w:p w:rsidR="00F76996" w:rsidRDefault="00F76996" w:rsidP="00904BD4">
      <w:pPr>
        <w:pStyle w:val="QueStem"/>
        <w:rPr>
          <w:i/>
        </w:rPr>
      </w:pPr>
      <w:r w:rsidRPr="00904BD4">
        <w:t>QINTERNET</w:t>
      </w:r>
      <w:r w:rsidRPr="00904BD4">
        <w:tab/>
        <w:t>Do you use the Internet at your workplace, at school, at home, or anywhere else at least occasionally?</w:t>
      </w:r>
      <w:r w:rsidRPr="00015D04">
        <w:rPr>
          <w:i/>
        </w:rPr>
        <w:t xml:space="preserve"> </w:t>
      </w:r>
    </w:p>
    <w:p w:rsidR="00C8267C" w:rsidRPr="00015D04" w:rsidRDefault="00C8267C" w:rsidP="00F76996">
      <w:pPr>
        <w:keepNext/>
        <w:keepLines/>
        <w:spacing w:after="0" w:line="240" w:lineRule="auto"/>
        <w:ind w:left="720" w:hanging="720"/>
        <w:rPr>
          <w:rFonts w:ascii="Verdana" w:hAnsi="Verdana"/>
          <w:color w:val="808080" w:themeColor="background1" w:themeShade="80"/>
          <w:sz w:val="18"/>
          <w:szCs w:val="18"/>
        </w:rPr>
      </w:pPr>
    </w:p>
    <w:p w:rsidR="00F76996" w:rsidRPr="00015D04" w:rsidRDefault="00F76996" w:rsidP="00F76996">
      <w:pPr>
        <w:pStyle w:val="ResponseChoices"/>
      </w:pPr>
      <w:r w:rsidRPr="00015D04">
        <w:t>1</w:t>
      </w:r>
      <w:r w:rsidRPr="00015D04">
        <w:tab/>
        <w:t>Yes</w:t>
      </w:r>
    </w:p>
    <w:p w:rsidR="00F76996" w:rsidRPr="00015D04" w:rsidRDefault="00F76996" w:rsidP="00F76996">
      <w:pPr>
        <w:pStyle w:val="ResponseChoices"/>
      </w:pPr>
      <w:r w:rsidRPr="00015D04">
        <w:t>2</w:t>
      </w:r>
      <w:r w:rsidRPr="00015D04">
        <w:tab/>
        <w:t>No</w:t>
      </w:r>
    </w:p>
    <w:p w:rsidR="00F76996" w:rsidRPr="00904BD4" w:rsidRDefault="00F76996" w:rsidP="00F76996">
      <w:pPr>
        <w:pStyle w:val="ResponseChoices"/>
        <w:rPr>
          <w:rStyle w:val="InstructionsChar"/>
        </w:rPr>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keepNext/>
        <w:keepLines/>
        <w:spacing w:before="60" w:after="0" w:line="240" w:lineRule="auto"/>
        <w:rPr>
          <w:b/>
          <w:szCs w:val="20"/>
        </w:rPr>
      </w:pPr>
    </w:p>
    <w:p w:rsidR="00F76996" w:rsidRPr="00015D04" w:rsidRDefault="00F76996" w:rsidP="00F76996">
      <w:pPr>
        <w:pStyle w:val="Instructions"/>
      </w:pPr>
      <w:r w:rsidRPr="00015D04">
        <w:t>ASK ALL</w:t>
      </w:r>
    </w:p>
    <w:p w:rsidR="00F76996" w:rsidRPr="00015D04" w:rsidRDefault="00F76996" w:rsidP="00F76996">
      <w:pPr>
        <w:pStyle w:val="QueStem"/>
        <w:rPr>
          <w:i/>
        </w:rPr>
      </w:pPr>
      <w:r w:rsidRPr="00015D04">
        <w:t>QCALL0</w:t>
      </w:r>
      <w:r w:rsidRPr="00015D04">
        <w:tab/>
      </w:r>
      <w:r w:rsidRPr="00015D04">
        <w:tab/>
        <w:t xml:space="preserve">Do you have a working landline telephone in your house or not? </w:t>
      </w:r>
      <w:r w:rsidRPr="00015D04">
        <w:rPr>
          <w:i/>
        </w:rPr>
        <w:t xml:space="preserve"> </w:t>
      </w:r>
    </w:p>
    <w:p w:rsidR="00F76996" w:rsidRPr="00015D04" w:rsidRDefault="00F76996" w:rsidP="00F76996">
      <w:pPr>
        <w:pStyle w:val="QueStem"/>
      </w:pPr>
    </w:p>
    <w:p w:rsidR="00F76996" w:rsidRPr="00015D04" w:rsidRDefault="00F76996" w:rsidP="00F76996">
      <w:pPr>
        <w:pStyle w:val="ResponseChoices"/>
      </w:pPr>
      <w:r w:rsidRPr="00015D04">
        <w:t>1</w:t>
      </w:r>
      <w:r w:rsidRPr="00015D04">
        <w:tab/>
        <w:t>Yes, have landline phone</w:t>
      </w:r>
    </w:p>
    <w:p w:rsidR="00F76996" w:rsidRPr="00015D04" w:rsidRDefault="00F76996" w:rsidP="00F76996">
      <w:pPr>
        <w:pStyle w:val="ResponseChoices"/>
      </w:pPr>
      <w:r w:rsidRPr="00015D04">
        <w:t>2</w:t>
      </w:r>
      <w:r w:rsidRPr="00015D04">
        <w:tab/>
        <w:t>No, do not</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pStyle w:val="ResponseChoices"/>
        <w:ind w:left="0" w:firstLine="0"/>
      </w:pPr>
    </w:p>
    <w:p w:rsidR="00F76996" w:rsidRPr="00015D04" w:rsidRDefault="00F76996" w:rsidP="00F76996">
      <w:pPr>
        <w:pStyle w:val="Instructions"/>
      </w:pPr>
      <w:r w:rsidRPr="00015D04">
        <w:t>ASK ALL</w:t>
      </w:r>
    </w:p>
    <w:p w:rsidR="00F76996" w:rsidRPr="00015D04" w:rsidRDefault="00F76996" w:rsidP="00F76996">
      <w:pPr>
        <w:widowControl w:val="0"/>
        <w:spacing w:after="0" w:line="240" w:lineRule="auto"/>
        <w:ind w:left="720" w:hanging="720"/>
      </w:pPr>
      <w:r w:rsidRPr="00015D04">
        <w:rPr>
          <w:rStyle w:val="QueStemChar"/>
        </w:rPr>
        <w:t>QCALL1</w:t>
      </w:r>
      <w:r w:rsidRPr="00015D04">
        <w:rPr>
          <w:rStyle w:val="QueStemChar"/>
        </w:rPr>
        <w:tab/>
      </w:r>
      <w:r w:rsidRPr="00015D04">
        <w:rPr>
          <w:rStyle w:val="QueStemChar"/>
        </w:rPr>
        <w:tab/>
        <w:t>Does anyone in your household have a working cell phone?</w:t>
      </w:r>
      <w:r w:rsidRPr="00015D04">
        <w:t xml:space="preserve"> </w:t>
      </w:r>
    </w:p>
    <w:p w:rsidR="00F76996" w:rsidRPr="00015D04" w:rsidRDefault="00F76996" w:rsidP="00F76996">
      <w:pPr>
        <w:pStyle w:val="ResponseChoices"/>
      </w:pPr>
    </w:p>
    <w:p w:rsidR="00F76996" w:rsidRPr="00015D04" w:rsidRDefault="00F76996" w:rsidP="00F76996">
      <w:pPr>
        <w:pStyle w:val="ResponseChoices"/>
      </w:pPr>
      <w:r w:rsidRPr="00015D04">
        <w:t>1</w:t>
      </w:r>
      <w:r w:rsidRPr="00015D04">
        <w:tab/>
        <w:t>Yes, someone in household has cell phone</w:t>
      </w:r>
    </w:p>
    <w:p w:rsidR="00F76996" w:rsidRPr="00015D04" w:rsidRDefault="00F76996" w:rsidP="00F76996">
      <w:pPr>
        <w:pStyle w:val="ResponseChoices"/>
      </w:pPr>
      <w:r w:rsidRPr="00015D04">
        <w:t>2</w:t>
      </w:r>
      <w:r w:rsidRPr="00015D04">
        <w:tab/>
        <w:t>No</w:t>
      </w:r>
    </w:p>
    <w:p w:rsidR="00F76996" w:rsidRPr="00015D04" w:rsidRDefault="00F76996" w:rsidP="00F76996">
      <w:pPr>
        <w:pStyle w:val="ResponseChoices"/>
      </w:pPr>
      <w:r w:rsidRPr="00015D04">
        <w:t>98</w:t>
      </w:r>
      <w:r w:rsidRPr="00015D04">
        <w:tab/>
        <w:t xml:space="preserve">Don’t know </w:t>
      </w:r>
      <w:r w:rsidRPr="00904BD4">
        <w:rPr>
          <w:rStyle w:val="InstructionsChar"/>
        </w:rPr>
        <w:t>(DO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Pr="00015D04" w:rsidRDefault="00F76996" w:rsidP="00F76996">
      <w:pPr>
        <w:widowControl w:val="0"/>
        <w:spacing w:after="0" w:line="240" w:lineRule="auto"/>
        <w:rPr>
          <w:b/>
          <w:bCs/>
        </w:rPr>
      </w:pPr>
    </w:p>
    <w:p w:rsidR="00F76996" w:rsidRPr="00015D04" w:rsidRDefault="00F76996" w:rsidP="00F76996">
      <w:pPr>
        <w:pStyle w:val="Instructions"/>
      </w:pPr>
      <w:r w:rsidRPr="00015D04">
        <w:t>ASK ALL</w:t>
      </w:r>
    </w:p>
    <w:p w:rsidR="00F76996" w:rsidRPr="00015D04" w:rsidRDefault="00F76996" w:rsidP="00904BD4">
      <w:pPr>
        <w:pStyle w:val="QueStem"/>
      </w:pPr>
      <w:r w:rsidRPr="00904BD4">
        <w:t>QCALL2</w:t>
      </w:r>
      <w:r w:rsidRPr="00904BD4">
        <w:tab/>
        <w:t>Of all the telephone calls that you receive, do you get all or almost all calls on a cell phone or some on a cell phone and some on a landline phone at home?</w:t>
      </w:r>
      <w:r w:rsidRPr="00015D04">
        <w:t xml:space="preserve"> </w:t>
      </w:r>
    </w:p>
    <w:p w:rsidR="00F76996" w:rsidRPr="00015D04" w:rsidRDefault="00F76996" w:rsidP="00F76996">
      <w:pPr>
        <w:widowControl w:val="0"/>
        <w:spacing w:after="0" w:line="240" w:lineRule="auto"/>
        <w:ind w:left="720" w:hanging="720"/>
      </w:pPr>
    </w:p>
    <w:p w:rsidR="00F76996" w:rsidRPr="00015D04" w:rsidRDefault="00F76996" w:rsidP="00F76996">
      <w:pPr>
        <w:pStyle w:val="ResponseChoices"/>
      </w:pPr>
      <w:r w:rsidRPr="00015D04">
        <w:t>1</w:t>
      </w:r>
      <w:r w:rsidRPr="00015D04">
        <w:tab/>
        <w:t>All or almost all calls on a cell phone</w:t>
      </w:r>
    </w:p>
    <w:p w:rsidR="00F76996" w:rsidRPr="00015D04" w:rsidRDefault="00F76996" w:rsidP="00F76996">
      <w:pPr>
        <w:pStyle w:val="ResponseChoices"/>
      </w:pPr>
      <w:r w:rsidRPr="00015D04">
        <w:t>2</w:t>
      </w:r>
      <w:r w:rsidRPr="00015D04">
        <w:tab/>
        <w:t>Some on a cell phone and some on a landline phone</w:t>
      </w:r>
    </w:p>
    <w:p w:rsidR="00F76996" w:rsidRPr="00904BD4" w:rsidRDefault="00F76996" w:rsidP="00F76996">
      <w:pPr>
        <w:pStyle w:val="ResponseChoices"/>
        <w:rPr>
          <w:rStyle w:val="InstructionsChar"/>
        </w:rPr>
      </w:pPr>
      <w:r w:rsidRPr="00015D04">
        <w:t>3</w:t>
      </w:r>
      <w:r w:rsidRPr="00015D04">
        <w:tab/>
        <w:t>All or almost all calls on a landline phone</w:t>
      </w:r>
    </w:p>
    <w:p w:rsidR="00F76996" w:rsidRPr="00015D04" w:rsidRDefault="00F76996" w:rsidP="00F76996">
      <w:pPr>
        <w:pStyle w:val="ResponseChoices"/>
      </w:pPr>
      <w:r w:rsidRPr="00015D04">
        <w:t>98</w:t>
      </w:r>
      <w:r w:rsidRPr="00015D04">
        <w:tab/>
        <w:t>Don’t know</w:t>
      </w:r>
      <w:r w:rsidRPr="00904BD4">
        <w:rPr>
          <w:rStyle w:val="InstructionsChar"/>
        </w:rPr>
        <w:t xml:space="preserve"> (DO NOT READ)</w:t>
      </w:r>
    </w:p>
    <w:p w:rsidR="00F76996" w:rsidRPr="00015D04" w:rsidRDefault="00F76996" w:rsidP="00F76996">
      <w:pPr>
        <w:pStyle w:val="ResponseChoices"/>
      </w:pPr>
      <w:r w:rsidRPr="00015D04">
        <w:t>99</w:t>
      </w:r>
      <w:r w:rsidRPr="00015D04">
        <w:tab/>
        <w:t xml:space="preserve">Refused </w:t>
      </w:r>
      <w:r w:rsidRPr="00904BD4">
        <w:rPr>
          <w:rStyle w:val="InstructionsChar"/>
        </w:rPr>
        <w:t>(DO NOT READ)</w:t>
      </w:r>
    </w:p>
    <w:p w:rsidR="00F76996" w:rsidRDefault="00F76996" w:rsidP="00F76996">
      <w:pPr>
        <w:spacing w:after="0" w:line="240" w:lineRule="auto"/>
      </w:pPr>
    </w:p>
    <w:p w:rsidR="00F76996" w:rsidRDefault="00F76996" w:rsidP="00F76996">
      <w:pPr>
        <w:spacing w:after="0" w:line="240" w:lineRule="auto"/>
      </w:pPr>
    </w:p>
    <w:p w:rsidR="00F76996" w:rsidRDefault="00F76996" w:rsidP="00F76996">
      <w:pPr>
        <w:spacing w:after="0" w:line="240" w:lineRule="auto"/>
      </w:pPr>
    </w:p>
    <w:p w:rsidR="00F76996" w:rsidRDefault="00F76996" w:rsidP="00F76996">
      <w:pPr>
        <w:spacing w:after="0" w:line="240" w:lineRule="auto"/>
      </w:pPr>
    </w:p>
    <w:p w:rsidR="00F76996" w:rsidRDefault="00F76996" w:rsidP="00F76996">
      <w:pPr>
        <w:spacing w:after="0" w:line="240" w:lineRule="auto"/>
      </w:pPr>
    </w:p>
    <w:p w:rsidR="00F76996" w:rsidRPr="00015D04" w:rsidRDefault="00F76996" w:rsidP="00F76996">
      <w:pPr>
        <w:pStyle w:val="Instructions"/>
      </w:pPr>
    </w:p>
    <w:p w:rsidR="00F76996" w:rsidRPr="00015D04" w:rsidRDefault="00F76996" w:rsidP="00F76996">
      <w:pPr>
        <w:pStyle w:val="Instructions"/>
      </w:pPr>
      <w:r w:rsidRPr="00015D04">
        <w:t>ASK ALL</w:t>
      </w:r>
    </w:p>
    <w:p w:rsidR="00F76996" w:rsidRPr="00015D04" w:rsidRDefault="00F76996" w:rsidP="00F76996">
      <w:pPr>
        <w:pStyle w:val="QueStem"/>
      </w:pPr>
      <w:r w:rsidRPr="00015D04">
        <w:t>QLANG</w:t>
      </w:r>
      <w:r w:rsidRPr="00015D04">
        <w:tab/>
        <w:t xml:space="preserve">What language do you most commonly speak at home? </w:t>
      </w:r>
    </w:p>
    <w:p w:rsidR="00F76996" w:rsidRPr="00015D04" w:rsidRDefault="00F76996" w:rsidP="00F76996">
      <w:pPr>
        <w:pStyle w:val="QueStem"/>
      </w:pPr>
    </w:p>
    <w:p w:rsidR="00F76996" w:rsidRPr="00015D04" w:rsidRDefault="00F76996" w:rsidP="00F76996">
      <w:pPr>
        <w:pStyle w:val="ResponseChoices"/>
      </w:pPr>
      <w:r w:rsidRPr="00015D04">
        <w:t>1</w:t>
      </w:r>
      <w:r w:rsidRPr="00015D04">
        <w:tab/>
        <w:t xml:space="preserve">Hebrew </w:t>
      </w:r>
    </w:p>
    <w:p w:rsidR="00F76996" w:rsidRPr="00015D04" w:rsidRDefault="00F76996" w:rsidP="00F76996">
      <w:pPr>
        <w:pStyle w:val="ResponseChoices"/>
      </w:pPr>
      <w:r w:rsidRPr="00015D04">
        <w:t>2</w:t>
      </w:r>
      <w:r w:rsidRPr="00015D04">
        <w:tab/>
        <w:t>Arabic</w:t>
      </w:r>
    </w:p>
    <w:p w:rsidR="00F76996" w:rsidRPr="00015D04" w:rsidRDefault="00F76996" w:rsidP="00F76996">
      <w:pPr>
        <w:pStyle w:val="ResponseChoices"/>
      </w:pPr>
      <w:r w:rsidRPr="00015D04">
        <w:t>3</w:t>
      </w:r>
      <w:r w:rsidRPr="00015D04">
        <w:tab/>
        <w:t>Russian</w:t>
      </w:r>
    </w:p>
    <w:p w:rsidR="00F76996" w:rsidRPr="00015D04" w:rsidRDefault="00F76996" w:rsidP="00F76996">
      <w:pPr>
        <w:pStyle w:val="ResponseChoices"/>
      </w:pPr>
      <w:r w:rsidRPr="00015D04">
        <w:t>4</w:t>
      </w:r>
      <w:r w:rsidRPr="00015D04">
        <w:tab/>
        <w:t xml:space="preserve">Other </w:t>
      </w:r>
      <w:r w:rsidRPr="00904BD4">
        <w:rPr>
          <w:rStyle w:val="InstructionsChar"/>
        </w:rPr>
        <w:t>(SPECIFY___________)</w:t>
      </w:r>
    </w:p>
    <w:p w:rsidR="00F76996" w:rsidRPr="00904BD4" w:rsidRDefault="00F76996" w:rsidP="00F76996">
      <w:pPr>
        <w:pStyle w:val="ResponseChoices"/>
        <w:rPr>
          <w:rStyle w:val="InstructionsChar"/>
        </w:rPr>
      </w:pPr>
      <w:r w:rsidRPr="00015D04">
        <w:t>98</w:t>
      </w:r>
      <w:r w:rsidRPr="00015D04">
        <w:tab/>
        <w:t xml:space="preserve">Don’t know </w:t>
      </w:r>
      <w:r w:rsidRPr="00904BD4">
        <w:rPr>
          <w:rStyle w:val="InstructionsChar"/>
        </w:rPr>
        <w:t>(DO NOT READ)</w:t>
      </w:r>
    </w:p>
    <w:p w:rsidR="00F76996" w:rsidRPr="00015D04" w:rsidRDefault="00F76996" w:rsidP="001238F5">
      <w:pPr>
        <w:pStyle w:val="ResponseChoices"/>
      </w:pPr>
      <w:r w:rsidRPr="00015D04">
        <w:t>99</w:t>
      </w:r>
      <w:r w:rsidRPr="00015D04">
        <w:tab/>
        <w:t xml:space="preserve">Refused </w:t>
      </w:r>
      <w:r w:rsidRPr="00904BD4">
        <w:rPr>
          <w:rStyle w:val="InstructionsChar"/>
        </w:rPr>
        <w:t>(DO NOT READ)</w:t>
      </w:r>
    </w:p>
    <w:p w:rsidR="00F76996" w:rsidRPr="00015D04" w:rsidRDefault="00F76996" w:rsidP="00904BD4">
      <w:pPr>
        <w:pStyle w:val="Instructions"/>
      </w:pPr>
    </w:p>
    <w:p w:rsidR="00F76996" w:rsidRPr="00015D04" w:rsidRDefault="00F76996" w:rsidP="00F76996">
      <w:pPr>
        <w:pStyle w:val="Instructions"/>
      </w:pPr>
      <w:r w:rsidRPr="00015D04">
        <w:t>ASK IF DOES NOT SPEAK HEBREW AT HOME (Q</w:t>
      </w:r>
      <w:r w:rsidR="00C8267C">
        <w:t>LANG</w:t>
      </w:r>
      <w:r w:rsidRPr="00015D04">
        <w:t xml:space="preserve"> ≠ 1)</w:t>
      </w:r>
    </w:p>
    <w:p w:rsidR="00F76996" w:rsidRPr="00015D04" w:rsidRDefault="00F76996" w:rsidP="00F76996">
      <w:pPr>
        <w:pStyle w:val="QueStem"/>
      </w:pPr>
      <w:r w:rsidRPr="00015D04">
        <w:t>QHEBREW</w:t>
      </w:r>
      <w:r w:rsidRPr="00015D04">
        <w:tab/>
        <w:t>And how well do you speak Hebrew?</w:t>
      </w:r>
      <w:r w:rsidRPr="00015D04">
        <w:rPr>
          <w:rStyle w:val="SourceListChar"/>
        </w:rPr>
        <w:t xml:space="preserve"> </w:t>
      </w:r>
    </w:p>
    <w:p w:rsidR="00F76996" w:rsidRPr="00015D04" w:rsidRDefault="00F76996" w:rsidP="00F76996">
      <w:pPr>
        <w:pStyle w:val="QueStem"/>
      </w:pPr>
    </w:p>
    <w:p w:rsidR="00F76996" w:rsidRPr="00015D04" w:rsidRDefault="00F76996" w:rsidP="00F76996">
      <w:pPr>
        <w:pStyle w:val="ResponseChoices"/>
      </w:pPr>
      <w:r w:rsidRPr="00015D04">
        <w:t>1</w:t>
      </w:r>
      <w:r w:rsidRPr="00015D04">
        <w:tab/>
        <w:t>Very well</w:t>
      </w:r>
    </w:p>
    <w:p w:rsidR="00F76996" w:rsidRPr="00015D04" w:rsidRDefault="00F76996" w:rsidP="00F76996">
      <w:pPr>
        <w:pStyle w:val="ResponseChoices"/>
      </w:pPr>
      <w:r w:rsidRPr="00015D04">
        <w:t>2</w:t>
      </w:r>
      <w:r w:rsidRPr="00015D04">
        <w:tab/>
        <w:t xml:space="preserve">Well </w:t>
      </w:r>
    </w:p>
    <w:p w:rsidR="00F76996" w:rsidRPr="00015D04" w:rsidRDefault="00F76996" w:rsidP="00F76996">
      <w:pPr>
        <w:pStyle w:val="ResponseChoices"/>
      </w:pPr>
      <w:r w:rsidRPr="00015D04">
        <w:t>3</w:t>
      </w:r>
      <w:r w:rsidRPr="00015D04">
        <w:tab/>
        <w:t>Not too well</w:t>
      </w:r>
    </w:p>
    <w:p w:rsidR="00F76996" w:rsidRPr="00015D04" w:rsidRDefault="00F76996" w:rsidP="00F76996">
      <w:pPr>
        <w:pStyle w:val="ResponseChoices"/>
      </w:pPr>
      <w:r w:rsidRPr="00015D04">
        <w:t>4</w:t>
      </w:r>
      <w:r w:rsidRPr="00015D04">
        <w:tab/>
        <w:t xml:space="preserve">Not at all </w:t>
      </w:r>
    </w:p>
    <w:p w:rsidR="00F76996" w:rsidRPr="00904BD4" w:rsidRDefault="00F76996" w:rsidP="00F76996">
      <w:pPr>
        <w:pStyle w:val="ResponseChoices"/>
        <w:rPr>
          <w:rStyle w:val="InstructionsChar"/>
        </w:rPr>
      </w:pPr>
      <w:r w:rsidRPr="00015D04">
        <w:t>98</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99</w:t>
      </w:r>
      <w:r w:rsidRPr="00015D04">
        <w:tab/>
        <w:t xml:space="preserve">Refused </w:t>
      </w:r>
      <w:r w:rsidRPr="00904BD4">
        <w:rPr>
          <w:rStyle w:val="InstructionsChar"/>
        </w:rPr>
        <w:t>(DO NOT READ)</w:t>
      </w:r>
    </w:p>
    <w:p w:rsidR="00F76996" w:rsidRPr="00015D04" w:rsidRDefault="00F76996" w:rsidP="00904BD4">
      <w:pPr>
        <w:pStyle w:val="QueStem"/>
        <w:ind w:left="0" w:firstLine="0"/>
      </w:pPr>
    </w:p>
    <w:p w:rsidR="00F76996" w:rsidRPr="00015D04" w:rsidRDefault="00F76996" w:rsidP="00F76996">
      <w:pPr>
        <w:pStyle w:val="Instructions"/>
      </w:pPr>
      <w:r w:rsidRPr="00015D04">
        <w:t>ASK ALL RESPONDENTS EXCEPT IN EAST JERUSALEM</w:t>
      </w:r>
    </w:p>
    <w:p w:rsidR="00F76996" w:rsidRPr="00015D04" w:rsidRDefault="00F76996" w:rsidP="00F76996">
      <w:pPr>
        <w:pStyle w:val="QueStem"/>
      </w:pPr>
      <w:r w:rsidRPr="00015D04">
        <w:t>QCITIZEN1</w:t>
      </w:r>
      <w:r w:rsidRPr="00015D04">
        <w:tab/>
        <w:t>Are you a citizen of Israel?</w:t>
      </w:r>
      <w:r w:rsidRPr="00015D04">
        <w:rPr>
          <w:rStyle w:val="SourceListChar"/>
        </w:rPr>
        <w:t xml:space="preserve"> </w:t>
      </w:r>
    </w:p>
    <w:p w:rsidR="00F76996" w:rsidRPr="00015D04" w:rsidRDefault="00F76996" w:rsidP="00F76996">
      <w:pPr>
        <w:pStyle w:val="QueStem"/>
      </w:pPr>
    </w:p>
    <w:p w:rsidR="00F76996" w:rsidRPr="00015D04" w:rsidRDefault="00F76996" w:rsidP="00F76996">
      <w:pPr>
        <w:pStyle w:val="ResponseChoices"/>
      </w:pPr>
      <w:r w:rsidRPr="00015D04">
        <w:t>1</w:t>
      </w:r>
      <w:r w:rsidRPr="00015D04">
        <w:tab/>
        <w:t>Yes</w:t>
      </w:r>
    </w:p>
    <w:p w:rsidR="00F76996" w:rsidRPr="00015D04" w:rsidRDefault="00F76996" w:rsidP="00F76996">
      <w:pPr>
        <w:pStyle w:val="ResponseChoices"/>
      </w:pPr>
      <w:r w:rsidRPr="00015D04">
        <w:t>2</w:t>
      </w:r>
      <w:r w:rsidRPr="00015D04">
        <w:tab/>
        <w:t>No</w:t>
      </w:r>
    </w:p>
    <w:p w:rsidR="00F76996" w:rsidRPr="00904BD4" w:rsidRDefault="00F76996" w:rsidP="00F76996">
      <w:pPr>
        <w:pStyle w:val="ResponseChoices"/>
        <w:rPr>
          <w:rStyle w:val="InstructionsChar"/>
        </w:rPr>
      </w:pPr>
      <w:r w:rsidRPr="00015D04">
        <w:t>98</w:t>
      </w:r>
      <w:r w:rsidRPr="00015D04">
        <w:tab/>
        <w:t xml:space="preserve">Don’t know </w:t>
      </w:r>
      <w:r w:rsidRPr="00904BD4">
        <w:rPr>
          <w:rStyle w:val="InstructionsChar"/>
        </w:rPr>
        <w:t>(DO NOT READ)</w:t>
      </w:r>
    </w:p>
    <w:p w:rsidR="00F76996" w:rsidRPr="00904BD4" w:rsidRDefault="00F76996" w:rsidP="00F76996">
      <w:pPr>
        <w:pStyle w:val="ResponseChoices"/>
        <w:rPr>
          <w:rStyle w:val="InstructionsChar"/>
        </w:rPr>
      </w:pPr>
      <w:r w:rsidRPr="00015D04">
        <w:t>99</w:t>
      </w:r>
      <w:r w:rsidRPr="00015D04">
        <w:tab/>
        <w:t xml:space="preserve">Refused </w:t>
      </w:r>
      <w:r w:rsidRPr="00904BD4">
        <w:rPr>
          <w:rStyle w:val="InstructionsChar"/>
        </w:rPr>
        <w:t>(DO NOT READ)</w:t>
      </w:r>
    </w:p>
    <w:p w:rsidR="001238F5" w:rsidRPr="00015D04" w:rsidRDefault="001238F5" w:rsidP="00904BD4">
      <w:pPr>
        <w:keepNext/>
        <w:keepLines/>
        <w:spacing w:before="60" w:after="0" w:line="240" w:lineRule="auto"/>
        <w:rPr>
          <w:b/>
          <w:i/>
        </w:rPr>
      </w:pPr>
    </w:p>
    <w:p w:rsidR="009C253A" w:rsidRPr="009C253A" w:rsidRDefault="001238F5" w:rsidP="00516037">
      <w:pPr>
        <w:pStyle w:val="Instructions"/>
      </w:pPr>
      <w:r>
        <w:br w:type="page"/>
      </w:r>
      <w:r w:rsidR="009C253A">
        <w:t xml:space="preserve">ASK IF MUSLIM </w:t>
      </w:r>
    </w:p>
    <w:p w:rsidR="009C253A" w:rsidRPr="006C501E" w:rsidRDefault="009C253A" w:rsidP="00904BD4">
      <w:pPr>
        <w:pStyle w:val="QueStem"/>
        <w:rPr>
          <w:rStyle w:val="SourceListChar"/>
          <w:color w:val="auto"/>
        </w:rPr>
      </w:pPr>
      <w:r w:rsidRPr="006C501E">
        <w:t>QSECT</w:t>
      </w:r>
      <w:r w:rsidRPr="006C501E">
        <w:tab/>
        <w:t>Are you Sunni, Shi’a, or something else?</w:t>
      </w:r>
      <w:r w:rsidRPr="00904BD4">
        <w:t xml:space="preserve"> </w:t>
      </w:r>
    </w:p>
    <w:p w:rsidR="009C253A" w:rsidRPr="00015D04" w:rsidRDefault="009C253A" w:rsidP="009C253A">
      <w:pPr>
        <w:pStyle w:val="QuestionResponse"/>
        <w:rPr>
          <w:rFonts w:ascii="Verdana" w:hAnsi="Verdana"/>
          <w:sz w:val="18"/>
          <w:szCs w:val="18"/>
        </w:rPr>
      </w:pPr>
    </w:p>
    <w:p w:rsidR="009C253A" w:rsidRPr="00015D04" w:rsidRDefault="009C253A" w:rsidP="00904BD4">
      <w:pPr>
        <w:pStyle w:val="ResponseChoices"/>
      </w:pPr>
      <w:r w:rsidRPr="00015D04">
        <w:t>1</w:t>
      </w:r>
      <w:r w:rsidRPr="00015D04">
        <w:tab/>
        <w:t xml:space="preserve">Sunni (for example, Hanafi, Maliki, </w:t>
      </w:r>
      <w:proofErr w:type="spellStart"/>
      <w:r w:rsidRPr="00015D04">
        <w:t>Shafi</w:t>
      </w:r>
      <w:proofErr w:type="spellEnd"/>
      <w:r w:rsidRPr="00015D04">
        <w:t xml:space="preserve">, </w:t>
      </w:r>
      <w:proofErr w:type="spellStart"/>
      <w:r w:rsidRPr="00015D04">
        <w:t>Hanbali</w:t>
      </w:r>
      <w:proofErr w:type="spellEnd"/>
      <w:r w:rsidRPr="00015D04">
        <w:t>)</w:t>
      </w:r>
    </w:p>
    <w:p w:rsidR="009C253A" w:rsidRPr="00015D04" w:rsidRDefault="009C253A" w:rsidP="00904BD4">
      <w:pPr>
        <w:pStyle w:val="ResponseChoices"/>
      </w:pPr>
      <w:r w:rsidRPr="00015D04">
        <w:t>2</w:t>
      </w:r>
      <w:r w:rsidRPr="00015D04">
        <w:tab/>
      </w:r>
      <w:r>
        <w:t>Other Muslim</w:t>
      </w:r>
    </w:p>
    <w:p w:rsidR="009C253A" w:rsidRPr="00015D04" w:rsidRDefault="009C253A" w:rsidP="00904BD4">
      <w:pPr>
        <w:pStyle w:val="ResponseChoices"/>
      </w:pPr>
      <w:r w:rsidRPr="00015D04">
        <w:t>98</w:t>
      </w:r>
      <w:r w:rsidRPr="00015D04">
        <w:tab/>
        <w:t xml:space="preserve">Don’t know </w:t>
      </w:r>
      <w:r w:rsidRPr="00015D04">
        <w:rPr>
          <w:b/>
        </w:rPr>
        <w:t>(DO NOT READ)</w:t>
      </w:r>
    </w:p>
    <w:p w:rsidR="009C253A" w:rsidRPr="00015D04" w:rsidRDefault="009C253A" w:rsidP="00904BD4">
      <w:pPr>
        <w:pStyle w:val="ResponseChoices"/>
      </w:pPr>
      <w:r w:rsidRPr="00015D04">
        <w:t>99</w:t>
      </w:r>
      <w:r w:rsidRPr="00015D04">
        <w:tab/>
        <w:t xml:space="preserve">Refused </w:t>
      </w:r>
      <w:r w:rsidRPr="00015D04">
        <w:rPr>
          <w:b/>
        </w:rPr>
        <w:t>(DO NOT READ)</w:t>
      </w:r>
    </w:p>
    <w:p w:rsidR="00A65CA2" w:rsidRDefault="00A65CA2" w:rsidP="00904BD4">
      <w:pPr>
        <w:pStyle w:val="Instructions"/>
      </w:pPr>
    </w:p>
    <w:p w:rsidR="00F6701D" w:rsidRPr="009C253A" w:rsidRDefault="009C253A" w:rsidP="00904BD4">
      <w:pPr>
        <w:pStyle w:val="Instructions"/>
      </w:pPr>
      <w:r w:rsidRPr="009C253A">
        <w:t xml:space="preserve">ASK IF CHRISTIAN </w:t>
      </w:r>
    </w:p>
    <w:p w:rsidR="00F6701D" w:rsidRPr="00015D04" w:rsidRDefault="00F6701D" w:rsidP="00904BD4">
      <w:pPr>
        <w:pStyle w:val="QueStem"/>
        <w:rPr>
          <w:color w:val="808080" w:themeColor="background1" w:themeShade="80"/>
        </w:rPr>
      </w:pPr>
      <w:r w:rsidRPr="00015D04">
        <w:t>QDENOM</w:t>
      </w:r>
      <w:r w:rsidRPr="00015D04">
        <w:tab/>
        <w:t xml:space="preserve">As I read a list, please tell me which denomination or church, if any, you identify with   MOST CLOSELY.  </w:t>
      </w:r>
      <w:r w:rsidRPr="00904BD4">
        <w:rPr>
          <w:rStyle w:val="InstructionsChar"/>
        </w:rPr>
        <w:t xml:space="preserve">(READ LIST) (INTERVIEWER INSTRUCTION: If respondent names more than one of groups in list, probe to learn which denomination or church the respondent identifies with most and record that response here.  Record other identities in </w:t>
      </w:r>
      <w:proofErr w:type="spellStart"/>
      <w:r w:rsidRPr="00904BD4">
        <w:rPr>
          <w:rStyle w:val="InstructionsChar"/>
        </w:rPr>
        <w:t>QDENOMb</w:t>
      </w:r>
      <w:proofErr w:type="spellEnd"/>
      <w:r w:rsidRPr="00904BD4">
        <w:rPr>
          <w:rStyle w:val="InstructionsChar"/>
        </w:rPr>
        <w:t>)</w:t>
      </w:r>
      <w:r w:rsidRPr="00015D04">
        <w:t xml:space="preserve"> </w:t>
      </w:r>
    </w:p>
    <w:p w:rsidR="00F6701D" w:rsidRPr="00015D04" w:rsidRDefault="00F6701D" w:rsidP="00383D53">
      <w:pPr>
        <w:keepNext/>
        <w:keepLines/>
        <w:spacing w:after="0" w:line="240" w:lineRule="auto"/>
        <w:ind w:left="1440" w:hanging="1440"/>
        <w:rPr>
          <w:rFonts w:ascii="Verdana" w:hAnsi="Verdana"/>
          <w:i/>
          <w:sz w:val="18"/>
          <w:szCs w:val="18"/>
        </w:rPr>
      </w:pPr>
    </w:p>
    <w:p w:rsidR="00F6701D" w:rsidRPr="00015D04" w:rsidRDefault="00F6701D" w:rsidP="00904BD4">
      <w:pPr>
        <w:pStyle w:val="ResponseChoices"/>
      </w:pPr>
      <w:r w:rsidRPr="00015D04">
        <w:t>1</w:t>
      </w:r>
      <w:r w:rsidRPr="00015D04">
        <w:tab/>
        <w:t xml:space="preserve">Catholic </w:t>
      </w:r>
    </w:p>
    <w:p w:rsidR="00F6701D" w:rsidRPr="00015D04" w:rsidRDefault="009C253A" w:rsidP="00904BD4">
      <w:pPr>
        <w:pStyle w:val="ResponseChoices"/>
      </w:pPr>
      <w:r>
        <w:t>2</w:t>
      </w:r>
      <w:r w:rsidR="00F6701D" w:rsidRPr="00015D04">
        <w:tab/>
        <w:t xml:space="preserve">Orthodox </w:t>
      </w:r>
    </w:p>
    <w:p w:rsidR="00F6701D" w:rsidRPr="00015D04" w:rsidRDefault="009C253A" w:rsidP="00904BD4">
      <w:pPr>
        <w:pStyle w:val="ResponseChoices"/>
        <w:rPr>
          <w:b/>
        </w:rPr>
      </w:pPr>
      <w:r>
        <w:t>3</w:t>
      </w:r>
      <w:r w:rsidR="00F6701D" w:rsidRPr="00015D04">
        <w:tab/>
      </w:r>
      <w:r>
        <w:t>Other Christian</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9C253A">
      <w:pPr>
        <w:keepNext/>
        <w:keepLines/>
        <w:spacing w:after="0" w:line="240" w:lineRule="auto"/>
        <w:rPr>
          <w:rFonts w:ascii="Verdana" w:hAnsi="Verdana"/>
          <w:sz w:val="18"/>
          <w:szCs w:val="18"/>
        </w:rPr>
      </w:pPr>
    </w:p>
    <w:p w:rsidR="00F6701D" w:rsidRPr="00015D04" w:rsidRDefault="00F6701D" w:rsidP="00904BD4">
      <w:pPr>
        <w:pStyle w:val="Instructions"/>
      </w:pPr>
      <w:r w:rsidRPr="00015D04">
        <w:t>ASK IF ORTHODOX CHRISTIAN IN QDENOM (QDENOM=</w:t>
      </w:r>
      <w:r w:rsidR="00C8267C">
        <w:t>2</w:t>
      </w:r>
      <w:r w:rsidRPr="00015D04">
        <w:t>)</w:t>
      </w:r>
    </w:p>
    <w:p w:rsidR="00F6701D" w:rsidRPr="00015D04" w:rsidRDefault="00F6701D" w:rsidP="00904BD4">
      <w:pPr>
        <w:pStyle w:val="QueStem"/>
      </w:pPr>
      <w:r w:rsidRPr="00015D04">
        <w:t>Q</w:t>
      </w:r>
      <w:r w:rsidR="009C253A">
        <w:t>ORTH</w:t>
      </w:r>
      <w:r w:rsidRPr="00015D04">
        <w:tab/>
        <w:t xml:space="preserve">And what Orthodox denomination do you identify with most closely? </w:t>
      </w:r>
      <w:r w:rsidRPr="00015D04">
        <w:rPr>
          <w:b/>
        </w:rPr>
        <w:t>(READ RESPONSE CATEGORIES)</w:t>
      </w:r>
      <w:r w:rsidRPr="00015D04">
        <w:t xml:space="preserve"> </w:t>
      </w:r>
    </w:p>
    <w:p w:rsidR="00F6701D" w:rsidRPr="00015D04" w:rsidRDefault="00F6701D" w:rsidP="00383D53">
      <w:pPr>
        <w:pStyle w:val="QuestionResponse"/>
        <w:rPr>
          <w:rFonts w:ascii="Verdana" w:hAnsi="Verdana"/>
          <w:sz w:val="18"/>
          <w:szCs w:val="18"/>
        </w:rPr>
      </w:pPr>
    </w:p>
    <w:p w:rsidR="00F6701D" w:rsidRPr="00015D04" w:rsidRDefault="00F6701D" w:rsidP="00904BD4">
      <w:pPr>
        <w:pStyle w:val="ResponseChoices"/>
      </w:pPr>
      <w:r w:rsidRPr="00015D04">
        <w:t>1</w:t>
      </w:r>
      <w:r w:rsidRPr="00015D04">
        <w:tab/>
        <w:t>Armenian Orthodox</w:t>
      </w:r>
    </w:p>
    <w:p w:rsidR="00F6701D" w:rsidRPr="00015D04" w:rsidRDefault="00F6701D" w:rsidP="00904BD4">
      <w:pPr>
        <w:pStyle w:val="ResponseChoices"/>
      </w:pPr>
      <w:r w:rsidRPr="00015D04">
        <w:t>2</w:t>
      </w:r>
      <w:r w:rsidRPr="00015D04">
        <w:tab/>
        <w:t>Greek Orthodox</w:t>
      </w:r>
    </w:p>
    <w:p w:rsidR="00F6701D" w:rsidRPr="00015D04" w:rsidRDefault="00F6701D" w:rsidP="00904BD4">
      <w:pPr>
        <w:pStyle w:val="ResponseChoices"/>
      </w:pPr>
      <w:r w:rsidRPr="00015D04">
        <w:t>3</w:t>
      </w:r>
      <w:r w:rsidRPr="00015D04">
        <w:tab/>
      </w:r>
      <w:r w:rsidR="009C253A">
        <w:t>Other</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p>
    <w:p w:rsidR="00F6701D" w:rsidRPr="00015D04" w:rsidRDefault="00F6701D" w:rsidP="00904BD4">
      <w:pPr>
        <w:pStyle w:val="Instructions"/>
      </w:pPr>
    </w:p>
    <w:p w:rsidR="00F6701D" w:rsidRDefault="00F6701D" w:rsidP="00904BD4">
      <w:pPr>
        <w:pStyle w:val="Instructions"/>
      </w:pPr>
      <w:bookmarkStart w:id="1" w:name="_Toc383605216"/>
      <w:r w:rsidRPr="00015D04">
        <w:t>ASK IF CATHOLIC (QDENOM = 1)</w:t>
      </w:r>
    </w:p>
    <w:p w:rsidR="00733935" w:rsidRPr="00015D04" w:rsidRDefault="00733935" w:rsidP="00904BD4">
      <w:pPr>
        <w:pStyle w:val="Instructions"/>
      </w:pPr>
      <w:r>
        <w:t xml:space="preserve">NOTE THAT </w:t>
      </w:r>
      <w:r w:rsidR="000715CB">
        <w:t>16 MARONITE RESPONDENTS WHO ARE CODED AS CATHOLIC IN QDENOM WERE NOT ASKED THIS QUESTION</w:t>
      </w:r>
    </w:p>
    <w:p w:rsidR="00F6701D" w:rsidRPr="00015D04" w:rsidRDefault="009C253A" w:rsidP="00904BD4">
      <w:pPr>
        <w:pStyle w:val="QueStem"/>
      </w:pPr>
      <w:r>
        <w:t>QCATH</w:t>
      </w:r>
      <w:r>
        <w:tab/>
      </w:r>
      <w:r w:rsidR="00F6701D" w:rsidRPr="00015D04">
        <w:t xml:space="preserve">And which Catholic denomination do you identify with most closely? </w:t>
      </w:r>
      <w:r w:rsidR="00F6701D" w:rsidRPr="00015D04">
        <w:rPr>
          <w:b/>
        </w:rPr>
        <w:t>(READ RESPONSE CATEGORIES)</w:t>
      </w:r>
      <w:r w:rsidR="00F6701D" w:rsidRPr="00015D04">
        <w:t xml:space="preserve"> </w:t>
      </w:r>
    </w:p>
    <w:p w:rsidR="00F6701D" w:rsidRPr="00015D04" w:rsidRDefault="00F6701D" w:rsidP="00383D53">
      <w:pPr>
        <w:pStyle w:val="QuestionResponse"/>
        <w:rPr>
          <w:rFonts w:ascii="Verdana" w:hAnsi="Verdana"/>
          <w:sz w:val="18"/>
          <w:szCs w:val="18"/>
        </w:rPr>
      </w:pPr>
    </w:p>
    <w:p w:rsidR="00F6701D" w:rsidRPr="00015D04" w:rsidRDefault="00F6701D" w:rsidP="00904BD4">
      <w:pPr>
        <w:pStyle w:val="ResponseChoices"/>
      </w:pPr>
      <w:r w:rsidRPr="00015D04">
        <w:t>1</w:t>
      </w:r>
      <w:r w:rsidRPr="00015D04">
        <w:tab/>
        <w:t>Roman Catholic</w:t>
      </w:r>
    </w:p>
    <w:p w:rsidR="00F6701D" w:rsidRPr="00015D04" w:rsidRDefault="009C253A" w:rsidP="00904BD4">
      <w:pPr>
        <w:pStyle w:val="ResponseChoices"/>
      </w:pPr>
      <w:r>
        <w:t>2</w:t>
      </w:r>
      <w:r>
        <w:tab/>
        <w:t>Other Catholic</w:t>
      </w:r>
    </w:p>
    <w:p w:rsidR="00F6701D" w:rsidRPr="00015D04" w:rsidRDefault="00F6701D" w:rsidP="00904BD4">
      <w:pPr>
        <w:pStyle w:val="ResponseChoices"/>
      </w:pPr>
      <w:r w:rsidRPr="00015D04">
        <w:t>98</w:t>
      </w:r>
      <w:r w:rsidRPr="00015D04">
        <w:tab/>
        <w:t xml:space="preserve">Don’t know </w:t>
      </w:r>
      <w:r w:rsidRPr="00015D04">
        <w:rPr>
          <w:b/>
        </w:rPr>
        <w:t>(DO NOT READ)</w:t>
      </w:r>
    </w:p>
    <w:p w:rsidR="00F6701D" w:rsidRPr="00015D04" w:rsidRDefault="00F6701D" w:rsidP="00904BD4">
      <w:pPr>
        <w:pStyle w:val="ResponseChoices"/>
      </w:pPr>
      <w:r w:rsidRPr="00015D04">
        <w:t>99</w:t>
      </w:r>
      <w:r w:rsidRPr="00015D04">
        <w:tab/>
        <w:t xml:space="preserve">Refused </w:t>
      </w:r>
      <w:r w:rsidRPr="00015D04">
        <w:rPr>
          <w:b/>
        </w:rPr>
        <w:t>(DO NOT READ)</w:t>
      </w:r>
      <w:bookmarkEnd w:id="1"/>
    </w:p>
    <w:p w:rsidR="001238F5" w:rsidRPr="00015D04" w:rsidRDefault="001238F5" w:rsidP="00383D53">
      <w:pPr>
        <w:spacing w:after="0" w:line="240" w:lineRule="auto"/>
        <w:rPr>
          <w:rFonts w:ascii="Verdana" w:hAnsi="Verdana"/>
        </w:rPr>
      </w:pPr>
    </w:p>
    <w:p w:rsidR="009C253A" w:rsidRDefault="009C253A" w:rsidP="00904BD4">
      <w:pPr>
        <w:pStyle w:val="Instructions"/>
      </w:pPr>
      <w:r w:rsidRPr="006C1AA0">
        <w:t xml:space="preserve">ASK IF </w:t>
      </w:r>
      <w:r w:rsidR="0003555B">
        <w:t>JEWISH</w:t>
      </w:r>
    </w:p>
    <w:p w:rsidR="009C253A" w:rsidRPr="00015D04" w:rsidRDefault="009C253A" w:rsidP="00904BD4">
      <w:pPr>
        <w:pStyle w:val="QueStem"/>
      </w:pPr>
      <w:r w:rsidRPr="00015D04">
        <w:t xml:space="preserve">QCHRELIG1 Thinking about when you were a child, in what religion </w:t>
      </w:r>
      <w:proofErr w:type="gramStart"/>
      <w:r w:rsidRPr="00015D04">
        <w:t>were</w:t>
      </w:r>
      <w:proofErr w:type="gramEnd"/>
      <w:r w:rsidRPr="00015D04">
        <w:t xml:space="preserve"> you raised, if any? Were you </w:t>
      </w:r>
      <w:proofErr w:type="spellStart"/>
      <w:r w:rsidRPr="00015D04">
        <w:t>raised</w:t>
      </w:r>
      <w:proofErr w:type="gramStart"/>
      <w:r w:rsidRPr="00015D04">
        <w:t>..Jewish</w:t>
      </w:r>
      <w:proofErr w:type="spellEnd"/>
      <w:r w:rsidRPr="00015D04">
        <w:t>, Muslim</w:t>
      </w:r>
      <w:r w:rsidR="00C8267C">
        <w:t>,</w:t>
      </w:r>
      <w:r w:rsidR="00C8267C" w:rsidRPr="00015D04">
        <w:t xml:space="preserve"> </w:t>
      </w:r>
      <w:r w:rsidRPr="00015D04">
        <w:t>Christian, Druze, another religion, or no religion?</w:t>
      </w:r>
      <w:proofErr w:type="gramEnd"/>
      <w:r w:rsidRPr="00015D04">
        <w:rPr>
          <w:b/>
        </w:rPr>
        <w:t xml:space="preserve"> </w:t>
      </w:r>
    </w:p>
    <w:p w:rsidR="009C253A" w:rsidRPr="00015D04" w:rsidRDefault="009C253A" w:rsidP="009C253A">
      <w:pPr>
        <w:spacing w:after="0" w:line="240" w:lineRule="auto"/>
        <w:rPr>
          <w:rFonts w:ascii="Verdana" w:hAnsi="Verdana"/>
          <w:b/>
          <w:sz w:val="18"/>
          <w:szCs w:val="18"/>
        </w:rPr>
      </w:pPr>
    </w:p>
    <w:p w:rsidR="009C253A" w:rsidRPr="00B96165" w:rsidRDefault="009C253A" w:rsidP="00904BD4">
      <w:pPr>
        <w:pStyle w:val="ResponseChoices"/>
      </w:pPr>
      <w:r w:rsidRPr="00015D04">
        <w:t>1</w:t>
      </w:r>
      <w:r w:rsidRPr="00015D04">
        <w:tab/>
        <w:t xml:space="preserve">Jewish </w:t>
      </w:r>
      <w:r w:rsidR="00B96165" w:rsidRPr="00904BD4">
        <w:rPr>
          <w:rStyle w:val="InstructionsChar"/>
        </w:rPr>
        <w:t>(DO NOT READ IN EAST JERUSALEM)</w:t>
      </w:r>
    </w:p>
    <w:p w:rsidR="009C253A" w:rsidRPr="00015D04" w:rsidRDefault="009C253A" w:rsidP="00904BD4">
      <w:pPr>
        <w:pStyle w:val="ResponseChoices"/>
      </w:pPr>
      <w:r>
        <w:t>3</w:t>
      </w:r>
      <w:r w:rsidRPr="00015D04">
        <w:tab/>
      </w:r>
      <w:r>
        <w:t>Christian</w:t>
      </w:r>
    </w:p>
    <w:p w:rsidR="009C253A" w:rsidRPr="00015D04" w:rsidRDefault="009C253A" w:rsidP="00904BD4">
      <w:pPr>
        <w:pStyle w:val="ResponseChoices"/>
      </w:pPr>
      <w:r w:rsidRPr="00015D04">
        <w:t xml:space="preserve">11 </w:t>
      </w:r>
      <w:r w:rsidRPr="00015D04">
        <w:tab/>
      </w:r>
      <w:r>
        <w:t>Other</w:t>
      </w:r>
    </w:p>
    <w:p w:rsidR="009C253A" w:rsidRPr="00015D04" w:rsidRDefault="009C253A" w:rsidP="00904BD4">
      <w:pPr>
        <w:pStyle w:val="ResponseChoices"/>
      </w:pPr>
      <w:r w:rsidRPr="00015D04">
        <w:t>12</w:t>
      </w:r>
      <w:r w:rsidRPr="00015D04">
        <w:tab/>
        <w:t xml:space="preserve">Or no </w:t>
      </w:r>
      <w:proofErr w:type="gramStart"/>
      <w:r w:rsidRPr="00015D04">
        <w:t>religion  (</w:t>
      </w:r>
      <w:proofErr w:type="gramEnd"/>
      <w:r w:rsidRPr="00015D04">
        <w:t>Atheist, agnostic or no religion in particular)</w:t>
      </w:r>
    </w:p>
    <w:p w:rsidR="009C253A" w:rsidRPr="00015D04" w:rsidRDefault="009C253A" w:rsidP="00904BD4">
      <w:pPr>
        <w:pStyle w:val="ResponseChoices"/>
      </w:pPr>
      <w:r w:rsidRPr="00015D04">
        <w:t>98</w:t>
      </w:r>
      <w:r w:rsidRPr="00015D04">
        <w:tab/>
        <w:t xml:space="preserve">Don't </w:t>
      </w:r>
      <w:r w:rsidR="00C8267C">
        <w:t>k</w:t>
      </w:r>
      <w:r w:rsidRPr="00015D04">
        <w:t xml:space="preserve">now </w:t>
      </w:r>
      <w:r w:rsidRPr="00904BD4">
        <w:rPr>
          <w:rStyle w:val="InstructionsChar"/>
        </w:rPr>
        <w:t>(DO NOT READ)</w:t>
      </w:r>
    </w:p>
    <w:p w:rsidR="009C253A" w:rsidRPr="00904BD4" w:rsidRDefault="009C253A" w:rsidP="00904BD4">
      <w:pPr>
        <w:pStyle w:val="ResponseChoices"/>
        <w:rPr>
          <w:rStyle w:val="InstructionsChar"/>
        </w:rPr>
      </w:pPr>
      <w:r w:rsidRPr="00015D04">
        <w:t>99</w:t>
      </w:r>
      <w:r w:rsidRPr="00015D04">
        <w:tab/>
        <w:t xml:space="preserve">Refused </w:t>
      </w:r>
      <w:r w:rsidRPr="00904BD4">
        <w:rPr>
          <w:rStyle w:val="InstructionsChar"/>
        </w:rPr>
        <w:t>(DO NOT READ)</w:t>
      </w:r>
    </w:p>
    <w:p w:rsidR="00F6701D" w:rsidRPr="00015D04" w:rsidRDefault="00F6701D" w:rsidP="00904BD4">
      <w:pPr>
        <w:pStyle w:val="Question"/>
        <w:spacing w:after="0"/>
        <w:ind w:left="0" w:firstLine="0"/>
        <w:rPr>
          <w:rFonts w:ascii="Verdana" w:hAnsi="Verdana"/>
          <w:sz w:val="18"/>
          <w:szCs w:val="18"/>
        </w:rPr>
      </w:pPr>
    </w:p>
    <w:p w:rsidR="00DD4A60" w:rsidRPr="00895EB1" w:rsidRDefault="00DD4A60" w:rsidP="00DD4A60">
      <w:pPr>
        <w:pStyle w:val="Instructions"/>
      </w:pPr>
      <w:r>
        <w:br w:type="page"/>
      </w:r>
      <w:r w:rsidRPr="00246A75">
        <w:t xml:space="preserve">ASK IF CHILDHOOD RELIGION IS NOT JEWISH (QCHRELIG </w:t>
      </w:r>
      <w:r>
        <w:t>≠</w:t>
      </w:r>
      <w:r w:rsidRPr="00246A75">
        <w:t>1)</w:t>
      </w:r>
      <w:r w:rsidRPr="00895EB1">
        <w:t xml:space="preserve"> AND CURRENT RELIGION IS JEWISH</w:t>
      </w:r>
    </w:p>
    <w:p w:rsidR="00DD4A60" w:rsidRPr="00895EB1" w:rsidRDefault="00DD4A60" w:rsidP="00DD4A60">
      <w:pPr>
        <w:pStyle w:val="QueStem"/>
      </w:pPr>
      <w:proofErr w:type="spellStart"/>
      <w:r w:rsidRPr="00895EB1">
        <w:t>QCHRELIGa</w:t>
      </w:r>
      <w:proofErr w:type="spellEnd"/>
      <w:r w:rsidRPr="00895EB1">
        <w:tab/>
        <w:t xml:space="preserve">ASIDE from religion, would you say you were raised </w:t>
      </w:r>
      <w:proofErr w:type="gramStart"/>
      <w:r w:rsidRPr="00895EB1">
        <w:t>Jewish,</w:t>
      </w:r>
      <w:proofErr w:type="gramEnd"/>
      <w:r w:rsidRPr="00895EB1">
        <w:t xml:space="preserve"> or partially Jewish or not? </w:t>
      </w:r>
      <w:r w:rsidRPr="00904BD4">
        <w:rPr>
          <w:rStyle w:val="InstructionsChar"/>
        </w:rPr>
        <w:t xml:space="preserve">[INTERVIEWER NOTES: RESPONDENTS VOLUNTEERING “culturally Jewish” SHOULD BE COUNTED AS JEWISH. FOR ALL RESPONDENTS INDICATING </w:t>
      </w:r>
      <w:proofErr w:type="gramStart"/>
      <w:r w:rsidRPr="00904BD4">
        <w:rPr>
          <w:rStyle w:val="InstructionsChar"/>
        </w:rPr>
        <w:t>THEY</w:t>
      </w:r>
      <w:proofErr w:type="gramEnd"/>
      <w:r w:rsidRPr="00904BD4">
        <w:rPr>
          <w:rStyle w:val="InstructionsChar"/>
        </w:rPr>
        <w:t xml:space="preserve"> ARE JEWISH OR PARTIALLY JEWISH, PROBE TO DISTINGUISH BETWEEN “Yes, Jewish” and “Yes, partially Jewish.” DO NOT READ MATERIAL IN PARENTHESES]</w:t>
      </w:r>
      <w:r w:rsidRPr="00895EB1">
        <w:t xml:space="preserve"> </w:t>
      </w:r>
    </w:p>
    <w:p w:rsidR="00DD4A60" w:rsidRPr="00015D04" w:rsidRDefault="00DD4A60" w:rsidP="00DD4A60">
      <w:pPr>
        <w:pStyle w:val="ResponseChoices"/>
        <w:ind w:left="0" w:firstLine="0"/>
      </w:pPr>
    </w:p>
    <w:p w:rsidR="00DD4A60" w:rsidRPr="00015D04" w:rsidRDefault="00DD4A60" w:rsidP="00DD4A60">
      <w:pPr>
        <w:pStyle w:val="ResponseChoices"/>
      </w:pPr>
      <w:r w:rsidRPr="00015D04">
        <w:t>1</w:t>
      </w:r>
      <w:r w:rsidRPr="00015D04">
        <w:tab/>
        <w:t>Yes</w:t>
      </w:r>
    </w:p>
    <w:p w:rsidR="00DD4A60" w:rsidRPr="00015D04" w:rsidRDefault="00DD4A60" w:rsidP="00DD4A60">
      <w:pPr>
        <w:pStyle w:val="ResponseChoices"/>
      </w:pPr>
      <w:r w:rsidRPr="00015D04">
        <w:t>2</w:t>
      </w:r>
      <w:r w:rsidRPr="00015D04">
        <w:tab/>
        <w:t>Yes, partially Jewish (includes “half Jewish”)</w:t>
      </w:r>
    </w:p>
    <w:p w:rsidR="00DD4A60" w:rsidRPr="00015D04" w:rsidRDefault="00DD4A60" w:rsidP="00DD4A60">
      <w:pPr>
        <w:pStyle w:val="ResponseChoices"/>
      </w:pPr>
      <w:r w:rsidRPr="00015D04">
        <w:t>3</w:t>
      </w:r>
      <w:r w:rsidRPr="00015D04">
        <w:tab/>
        <w:t xml:space="preserve">No, was not </w:t>
      </w:r>
    </w:p>
    <w:p w:rsidR="00DD4A60" w:rsidRPr="00015D04" w:rsidRDefault="00DD4A60" w:rsidP="00DD4A60">
      <w:pPr>
        <w:pStyle w:val="ResponseChoices"/>
      </w:pPr>
      <w:r w:rsidRPr="00015D04">
        <w:t>98</w:t>
      </w:r>
      <w:r w:rsidRPr="00015D04">
        <w:tab/>
        <w:t xml:space="preserve">Don’t know </w:t>
      </w:r>
      <w:r w:rsidRPr="00904BD4">
        <w:rPr>
          <w:rStyle w:val="InstructionsChar"/>
        </w:rPr>
        <w:t>(DO NOT READ)</w:t>
      </w:r>
    </w:p>
    <w:p w:rsidR="00DD4A60" w:rsidRPr="00904BD4" w:rsidRDefault="00DD4A60" w:rsidP="00DD4A60">
      <w:pPr>
        <w:pStyle w:val="ResponseChoices"/>
        <w:rPr>
          <w:rStyle w:val="InstructionsChar"/>
        </w:rPr>
      </w:pPr>
      <w:r w:rsidRPr="00015D04">
        <w:t>99</w:t>
      </w:r>
      <w:r w:rsidRPr="00015D04">
        <w:tab/>
        <w:t xml:space="preserve">Refused </w:t>
      </w:r>
      <w:r w:rsidRPr="00904BD4">
        <w:rPr>
          <w:rStyle w:val="InstructionsChar"/>
        </w:rPr>
        <w:t>(DO NOT READ)</w:t>
      </w:r>
    </w:p>
    <w:p w:rsidR="00DD4A60" w:rsidRDefault="00DD4A60" w:rsidP="00904BD4">
      <w:pPr>
        <w:pStyle w:val="Instructions"/>
      </w:pPr>
    </w:p>
    <w:p w:rsidR="00DD4A60" w:rsidRDefault="00DD4A60" w:rsidP="00904BD4">
      <w:pPr>
        <w:pStyle w:val="Instructions"/>
      </w:pPr>
    </w:p>
    <w:p w:rsidR="009C253A" w:rsidRDefault="00B96165" w:rsidP="00904BD4">
      <w:pPr>
        <w:pStyle w:val="Instructions"/>
      </w:pPr>
      <w:r>
        <w:t xml:space="preserve">ASK IF MUSLIM </w:t>
      </w:r>
    </w:p>
    <w:p w:rsidR="009C253A" w:rsidRPr="00015D04" w:rsidRDefault="009C253A" w:rsidP="00904BD4">
      <w:pPr>
        <w:pStyle w:val="QueStem"/>
      </w:pPr>
      <w:r w:rsidRPr="00015D04">
        <w:t>QCHRELIG</w:t>
      </w:r>
      <w:r w:rsidR="00B96165">
        <w:t>2</w:t>
      </w:r>
      <w:r w:rsidRPr="00015D04">
        <w:t xml:space="preserve"> Thinking about when you were a child, in what religion </w:t>
      </w:r>
      <w:proofErr w:type="gramStart"/>
      <w:r w:rsidRPr="00015D04">
        <w:t>were</w:t>
      </w:r>
      <w:proofErr w:type="gramEnd"/>
      <w:r w:rsidRPr="00015D04">
        <w:t xml:space="preserve"> you raised, if any? Were you </w:t>
      </w:r>
      <w:proofErr w:type="spellStart"/>
      <w:r w:rsidRPr="00015D04">
        <w:t>raised</w:t>
      </w:r>
      <w:proofErr w:type="gramStart"/>
      <w:r w:rsidRPr="00015D04">
        <w:t>..Jewish</w:t>
      </w:r>
      <w:proofErr w:type="spellEnd"/>
      <w:r w:rsidRPr="00015D04">
        <w:t>, Muslim</w:t>
      </w:r>
      <w:r w:rsidR="00C8267C">
        <w:t>,</w:t>
      </w:r>
      <w:r w:rsidR="00C8267C" w:rsidRPr="00015D04">
        <w:t xml:space="preserve"> </w:t>
      </w:r>
      <w:r w:rsidRPr="00015D04">
        <w:t>Christian, Druze, another religion, or no religion?</w:t>
      </w:r>
      <w:proofErr w:type="gramEnd"/>
      <w:r w:rsidRPr="00015D04">
        <w:rPr>
          <w:b/>
        </w:rPr>
        <w:t xml:space="preserve"> </w:t>
      </w:r>
    </w:p>
    <w:p w:rsidR="009C253A" w:rsidRPr="00015D04" w:rsidRDefault="009C253A" w:rsidP="00904BD4">
      <w:pPr>
        <w:pStyle w:val="ResponseChoices"/>
      </w:pPr>
    </w:p>
    <w:p w:rsidR="009C253A" w:rsidRPr="00015D04" w:rsidRDefault="00B96165" w:rsidP="00904BD4">
      <w:pPr>
        <w:pStyle w:val="ResponseChoices"/>
      </w:pPr>
      <w:r>
        <w:t>2</w:t>
      </w:r>
      <w:r w:rsidR="009C253A" w:rsidRPr="00015D04">
        <w:tab/>
      </w:r>
      <w:r>
        <w:t>Muslim</w:t>
      </w:r>
    </w:p>
    <w:p w:rsidR="009C253A" w:rsidRPr="00015D04" w:rsidRDefault="009C253A" w:rsidP="00904BD4">
      <w:pPr>
        <w:pStyle w:val="ResponseChoices"/>
      </w:pPr>
      <w:r w:rsidRPr="00015D04">
        <w:t xml:space="preserve">11 </w:t>
      </w:r>
      <w:r w:rsidRPr="00015D04">
        <w:tab/>
      </w:r>
      <w:r>
        <w:t>Other</w:t>
      </w:r>
    </w:p>
    <w:p w:rsidR="009C253A" w:rsidRPr="00015D04" w:rsidRDefault="009C253A" w:rsidP="00904BD4">
      <w:pPr>
        <w:pStyle w:val="ResponseChoices"/>
      </w:pPr>
      <w:r w:rsidRPr="00015D04">
        <w:t>98</w:t>
      </w:r>
      <w:r w:rsidRPr="00015D04">
        <w:tab/>
        <w:t xml:space="preserve">Don't </w:t>
      </w:r>
      <w:r w:rsidR="00C8267C">
        <w:t>k</w:t>
      </w:r>
      <w:r w:rsidR="00C8267C" w:rsidRPr="00015D04">
        <w:t xml:space="preserve">now </w:t>
      </w:r>
      <w:r w:rsidRPr="00904BD4">
        <w:rPr>
          <w:rStyle w:val="InstructionsChar"/>
        </w:rPr>
        <w:t>(DO NOT READ)</w:t>
      </w:r>
    </w:p>
    <w:p w:rsidR="009C253A" w:rsidRPr="00015D04" w:rsidRDefault="009C253A" w:rsidP="00904BD4">
      <w:pPr>
        <w:pStyle w:val="ResponseChoices"/>
      </w:pPr>
      <w:r w:rsidRPr="00015D04">
        <w:t>99</w:t>
      </w:r>
      <w:r w:rsidRPr="00015D04">
        <w:tab/>
        <w:t xml:space="preserve">Refused </w:t>
      </w:r>
      <w:r w:rsidRPr="00904BD4">
        <w:rPr>
          <w:rStyle w:val="InstructionsChar"/>
        </w:rPr>
        <w:t>(DO NOT READ)</w:t>
      </w:r>
    </w:p>
    <w:p w:rsidR="00A65CA2" w:rsidRDefault="00A65CA2" w:rsidP="00904BD4">
      <w:pPr>
        <w:pStyle w:val="Instructions"/>
      </w:pPr>
    </w:p>
    <w:p w:rsidR="00F6701D" w:rsidRPr="00686639" w:rsidRDefault="00B96165" w:rsidP="00904BD4">
      <w:pPr>
        <w:pStyle w:val="Instructions"/>
      </w:pPr>
      <w:r w:rsidRPr="00686639">
        <w:t xml:space="preserve">ASK IF CHRISTIAN </w:t>
      </w:r>
    </w:p>
    <w:p w:rsidR="00F6701D" w:rsidRPr="00015D04" w:rsidRDefault="00F6701D" w:rsidP="00904BD4">
      <w:pPr>
        <w:pStyle w:val="QueStem"/>
      </w:pPr>
      <w:r w:rsidRPr="00015D04">
        <w:t xml:space="preserve">QCHRELIG3 Now thinking about when you were a child, in what religion </w:t>
      </w:r>
      <w:proofErr w:type="gramStart"/>
      <w:r w:rsidRPr="00015D04">
        <w:t>were</w:t>
      </w:r>
      <w:proofErr w:type="gramEnd"/>
      <w:r w:rsidRPr="00015D04">
        <w:t xml:space="preserve"> you raised, if any? Were you raised Jewish, Muslim, Christian, Druze, in another religion or in no religion?</w:t>
      </w:r>
      <w:r w:rsidRPr="00015D04">
        <w:rPr>
          <w:b/>
        </w:rPr>
        <w:t xml:space="preserve"> </w:t>
      </w:r>
    </w:p>
    <w:p w:rsidR="00F6701D" w:rsidRPr="00015D04" w:rsidRDefault="00F6701D" w:rsidP="00383D53">
      <w:pPr>
        <w:spacing w:after="0" w:line="240" w:lineRule="auto"/>
        <w:rPr>
          <w:rFonts w:ascii="Verdana" w:hAnsi="Verdana"/>
          <w:b/>
          <w:sz w:val="18"/>
          <w:szCs w:val="18"/>
        </w:rPr>
      </w:pPr>
    </w:p>
    <w:p w:rsidR="00F6701D" w:rsidRPr="00015D04" w:rsidRDefault="00B96165" w:rsidP="00904BD4">
      <w:pPr>
        <w:pStyle w:val="ResponseChoices"/>
      </w:pPr>
      <w:r>
        <w:t>3</w:t>
      </w:r>
      <w:r w:rsidR="00F6701D" w:rsidRPr="00015D04">
        <w:tab/>
        <w:t>Christian</w:t>
      </w:r>
    </w:p>
    <w:p w:rsidR="00F6701D" w:rsidRPr="00015D04" w:rsidRDefault="00B96165" w:rsidP="00904BD4">
      <w:pPr>
        <w:pStyle w:val="ResponseChoices"/>
      </w:pPr>
      <w:r>
        <w:t>11</w:t>
      </w:r>
      <w:r>
        <w:tab/>
        <w:t>Other</w:t>
      </w:r>
    </w:p>
    <w:p w:rsidR="00F6701D" w:rsidRPr="00015D04" w:rsidRDefault="00F6701D" w:rsidP="00904BD4">
      <w:pPr>
        <w:pStyle w:val="ResponseChoices"/>
      </w:pPr>
      <w:r w:rsidRPr="00015D04">
        <w:t>98</w:t>
      </w:r>
      <w:r w:rsidRPr="00015D04">
        <w:tab/>
        <w:t xml:space="preserve">Don't </w:t>
      </w:r>
      <w:r w:rsidR="00C8267C">
        <w:t>k</w:t>
      </w:r>
      <w:r w:rsidR="00C8267C" w:rsidRPr="00015D04">
        <w:t xml:space="preserve">now </w:t>
      </w:r>
      <w:r w:rsidRPr="00015D04">
        <w:rPr>
          <w:b/>
        </w:rPr>
        <w:t>(DO NOT READ)</w:t>
      </w:r>
    </w:p>
    <w:p w:rsidR="00F6701D" w:rsidRPr="00015D04" w:rsidRDefault="00F6701D" w:rsidP="00904BD4">
      <w:pPr>
        <w:pStyle w:val="ResponseChoices"/>
        <w:rPr>
          <w:b/>
        </w:rPr>
      </w:pPr>
      <w:r w:rsidRPr="00015D04">
        <w:t>99</w:t>
      </w:r>
      <w:r w:rsidRPr="00015D04">
        <w:tab/>
        <w:t xml:space="preserve">Refused </w:t>
      </w:r>
      <w:r w:rsidRPr="00015D04">
        <w:rPr>
          <w:b/>
        </w:rPr>
        <w:t>(DO NOT READ)</w:t>
      </w:r>
    </w:p>
    <w:p w:rsidR="00F6701D" w:rsidRPr="00015D04" w:rsidRDefault="00F6701D" w:rsidP="00383D53">
      <w:pPr>
        <w:spacing w:after="0" w:line="240" w:lineRule="auto"/>
      </w:pPr>
    </w:p>
    <w:p w:rsidR="00B96165" w:rsidRPr="00015D04" w:rsidRDefault="00B96165" w:rsidP="00904BD4">
      <w:pPr>
        <w:pStyle w:val="Instructions"/>
      </w:pPr>
      <w:r>
        <w:t xml:space="preserve">ASK IF DRUZE </w:t>
      </w:r>
    </w:p>
    <w:p w:rsidR="00B96165" w:rsidRPr="00015D04" w:rsidRDefault="00B96165" w:rsidP="00904BD4">
      <w:pPr>
        <w:pStyle w:val="QueStem"/>
      </w:pPr>
      <w:r w:rsidRPr="00015D04">
        <w:t xml:space="preserve">QCHRELIG4 Now thinking about when you were a child, in what religion </w:t>
      </w:r>
      <w:proofErr w:type="gramStart"/>
      <w:r w:rsidRPr="00015D04">
        <w:t>were</w:t>
      </w:r>
      <w:proofErr w:type="gramEnd"/>
      <w:r w:rsidRPr="00015D04">
        <w:t xml:space="preserve"> you raised, if any? Were you raised Jewish, Muslim, Christian, Druze, in another religion or in no religion? </w:t>
      </w:r>
    </w:p>
    <w:p w:rsidR="00B96165" w:rsidRPr="00015D04" w:rsidRDefault="00B96165" w:rsidP="00B96165">
      <w:pPr>
        <w:spacing w:after="0" w:line="240" w:lineRule="auto"/>
        <w:rPr>
          <w:rFonts w:ascii="Verdana" w:hAnsi="Verdana"/>
          <w:b/>
          <w:sz w:val="18"/>
          <w:szCs w:val="18"/>
        </w:rPr>
      </w:pPr>
    </w:p>
    <w:p w:rsidR="00B96165" w:rsidRPr="00015D04" w:rsidRDefault="00B96165" w:rsidP="00904BD4">
      <w:pPr>
        <w:pStyle w:val="ResponseChoices"/>
      </w:pPr>
      <w:r w:rsidRPr="00015D04">
        <w:t>1</w:t>
      </w:r>
      <w:r w:rsidRPr="00015D04">
        <w:tab/>
        <w:t>Druze</w:t>
      </w:r>
    </w:p>
    <w:p w:rsidR="00B96165" w:rsidRPr="00B96165" w:rsidRDefault="00B96165" w:rsidP="00904BD4">
      <w:pPr>
        <w:pStyle w:val="ResponseChoices"/>
      </w:pPr>
      <w:r w:rsidRPr="00015D04">
        <w:t xml:space="preserve">11 </w:t>
      </w:r>
      <w:r w:rsidRPr="00015D04">
        <w:tab/>
      </w:r>
      <w:r>
        <w:t>Other</w:t>
      </w:r>
    </w:p>
    <w:p w:rsidR="00B96165" w:rsidRPr="00015D04" w:rsidRDefault="00B96165" w:rsidP="00904BD4">
      <w:pPr>
        <w:pStyle w:val="ResponseChoices"/>
      </w:pPr>
      <w:r w:rsidRPr="00015D04">
        <w:t>98</w:t>
      </w:r>
      <w:r w:rsidRPr="00015D04">
        <w:tab/>
        <w:t xml:space="preserve">Don't </w:t>
      </w:r>
      <w:r w:rsidR="00C8267C">
        <w:t>k</w:t>
      </w:r>
      <w:r w:rsidR="00C8267C" w:rsidRPr="00015D04">
        <w:t xml:space="preserve">now </w:t>
      </w:r>
      <w:r w:rsidRPr="00015D04">
        <w:rPr>
          <w:b/>
        </w:rPr>
        <w:t>(DO NOT READ)</w:t>
      </w:r>
    </w:p>
    <w:p w:rsidR="00B96165" w:rsidRPr="00015D04" w:rsidRDefault="00B96165" w:rsidP="00904BD4">
      <w:pPr>
        <w:pStyle w:val="ResponseChoices"/>
        <w:rPr>
          <w:b/>
        </w:rPr>
      </w:pPr>
      <w:r w:rsidRPr="00015D04">
        <w:t>99</w:t>
      </w:r>
      <w:r w:rsidRPr="00015D04">
        <w:tab/>
        <w:t xml:space="preserve">Refused </w:t>
      </w:r>
      <w:r w:rsidRPr="00015D04">
        <w:rPr>
          <w:b/>
        </w:rPr>
        <w:t>(DO NOT READ)</w:t>
      </w:r>
    </w:p>
    <w:p w:rsidR="00DD4A60" w:rsidRPr="00015D04" w:rsidRDefault="00DD4A60" w:rsidP="00DD4A60">
      <w:pPr>
        <w:pStyle w:val="Instructions"/>
      </w:pPr>
      <w:r>
        <w:br w:type="page"/>
      </w:r>
      <w:r w:rsidRPr="00015D04">
        <w:t>ASK ALL RESPONDENTS EXCEPT IN EAST JERUSALEM</w:t>
      </w:r>
    </w:p>
    <w:p w:rsidR="00DD4A60" w:rsidRPr="00015D04" w:rsidRDefault="00DD4A60" w:rsidP="00DD4A60">
      <w:pPr>
        <w:pStyle w:val="QueStem"/>
      </w:pPr>
      <w:r w:rsidRPr="00015D04">
        <w:t>QCITIZEN2</w:t>
      </w:r>
      <w:r w:rsidRPr="00015D04">
        <w:tab/>
        <w:t xml:space="preserve">Are you a citizen of another country besides Israel? If yes, what country is that? </w:t>
      </w:r>
      <w:proofErr w:type="gramStart"/>
      <w:r w:rsidRPr="00015D04">
        <w:rPr>
          <w:b/>
        </w:rPr>
        <w:t>[IF RESPONDENT SAYS “E.U.”</w:t>
      </w:r>
      <w:proofErr w:type="gramEnd"/>
      <w:r w:rsidRPr="00015D04">
        <w:rPr>
          <w:b/>
        </w:rPr>
        <w:t xml:space="preserve"> OR “FORMER SOVIET UNION” PROBE ONCE FOR SPECIFIC COUNTRY]</w:t>
      </w:r>
      <w:r w:rsidRPr="00015D04">
        <w:rPr>
          <w:rStyle w:val="SourceListChar"/>
          <w:b/>
        </w:rPr>
        <w:t xml:space="preserve"> </w:t>
      </w:r>
    </w:p>
    <w:p w:rsidR="00DD4A60" w:rsidRPr="00015D04" w:rsidRDefault="00DD4A60" w:rsidP="00DD4A60">
      <w:pPr>
        <w:pStyle w:val="QueStem"/>
      </w:pPr>
    </w:p>
    <w:p w:rsidR="00DD4A60" w:rsidRDefault="00DD4A60" w:rsidP="00DD4A60">
      <w:pPr>
        <w:pStyle w:val="ResponseChoices"/>
      </w:pPr>
      <w:r>
        <w:t>2</w:t>
      </w:r>
      <w:r>
        <w:tab/>
        <w:t>No</w:t>
      </w:r>
    </w:p>
    <w:p w:rsidR="00DD4A60" w:rsidRDefault="00DD4A60" w:rsidP="00DD4A60">
      <w:pPr>
        <w:pStyle w:val="ResponseChoices"/>
      </w:pPr>
      <w:r>
        <w:t>10</w:t>
      </w:r>
      <w:r>
        <w:tab/>
        <w:t>Ukraine</w:t>
      </w:r>
    </w:p>
    <w:p w:rsidR="00DD4A60" w:rsidRDefault="00DD4A60" w:rsidP="00DD4A60">
      <w:pPr>
        <w:pStyle w:val="ResponseChoices"/>
      </w:pPr>
      <w:r>
        <w:t>11</w:t>
      </w:r>
      <w:r>
        <w:tab/>
        <w:t>England</w:t>
      </w:r>
    </w:p>
    <w:p w:rsidR="00DD4A60" w:rsidRDefault="00DD4A60" w:rsidP="00DD4A60">
      <w:pPr>
        <w:pStyle w:val="ResponseChoices"/>
      </w:pPr>
      <w:r>
        <w:t>12</w:t>
      </w:r>
      <w:r>
        <w:tab/>
        <w:t>USA</w:t>
      </w:r>
    </w:p>
    <w:p w:rsidR="00DD4A60" w:rsidRDefault="00DD4A60" w:rsidP="00DD4A60">
      <w:pPr>
        <w:pStyle w:val="ResponseChoices"/>
      </w:pPr>
      <w:r>
        <w:t xml:space="preserve">13 </w:t>
      </w:r>
      <w:r>
        <w:tab/>
        <w:t>Germany</w:t>
      </w:r>
    </w:p>
    <w:p w:rsidR="00DD4A60" w:rsidRDefault="00DD4A60" w:rsidP="00DD4A60">
      <w:pPr>
        <w:pStyle w:val="ResponseChoices"/>
      </w:pPr>
      <w:r>
        <w:t>14</w:t>
      </w:r>
      <w:r>
        <w:tab/>
        <w:t>Poland</w:t>
      </w:r>
    </w:p>
    <w:p w:rsidR="00DD4A60" w:rsidRDefault="00DD4A60" w:rsidP="00DD4A60">
      <w:pPr>
        <w:pStyle w:val="ResponseChoices"/>
      </w:pPr>
      <w:r>
        <w:t>15</w:t>
      </w:r>
      <w:r>
        <w:tab/>
        <w:t>France</w:t>
      </w:r>
    </w:p>
    <w:p w:rsidR="00DD4A60" w:rsidRDefault="00DD4A60" w:rsidP="00DD4A60">
      <w:pPr>
        <w:pStyle w:val="ResponseChoices"/>
      </w:pPr>
      <w:r>
        <w:t>17</w:t>
      </w:r>
      <w:r>
        <w:tab/>
        <w:t>Romania</w:t>
      </w:r>
    </w:p>
    <w:p w:rsidR="00DD4A60" w:rsidRDefault="00DD4A60" w:rsidP="00DD4A60">
      <w:pPr>
        <w:pStyle w:val="ResponseChoices"/>
      </w:pPr>
      <w:r>
        <w:t>18</w:t>
      </w:r>
      <w:r>
        <w:tab/>
        <w:t>Russia</w:t>
      </w:r>
    </w:p>
    <w:p w:rsidR="00DD4A60" w:rsidRDefault="00DD4A60" w:rsidP="00DD4A60">
      <w:pPr>
        <w:pStyle w:val="ResponseChoices"/>
      </w:pPr>
      <w:r>
        <w:t>19</w:t>
      </w:r>
      <w:r>
        <w:tab/>
        <w:t>Syria</w:t>
      </w:r>
    </w:p>
    <w:p w:rsidR="00DD4A60" w:rsidRDefault="00DD4A60" w:rsidP="00DD4A60">
      <w:pPr>
        <w:pStyle w:val="ResponseChoices"/>
      </w:pPr>
      <w:r>
        <w:t>20</w:t>
      </w:r>
      <w:r>
        <w:tab/>
        <w:t>Other</w:t>
      </w:r>
    </w:p>
    <w:p w:rsidR="00DD4A60" w:rsidRDefault="00DD4A60" w:rsidP="00DD4A60">
      <w:pPr>
        <w:pStyle w:val="ResponseChoices"/>
      </w:pPr>
      <w:r>
        <w:t>98</w:t>
      </w:r>
      <w:r>
        <w:tab/>
        <w:t>Don’t know</w:t>
      </w:r>
    </w:p>
    <w:p w:rsidR="00DD4A60" w:rsidRPr="00B96165" w:rsidRDefault="00DD4A60" w:rsidP="00DD4A60">
      <w:pPr>
        <w:pStyle w:val="ResponseChoices"/>
      </w:pPr>
      <w:r>
        <w:t>99</w:t>
      </w:r>
      <w:r>
        <w:tab/>
        <w:t>Refused</w:t>
      </w:r>
    </w:p>
    <w:p w:rsidR="00F6701D" w:rsidRPr="00015D04" w:rsidRDefault="00F6701D" w:rsidP="00383D53">
      <w:pPr>
        <w:spacing w:after="0" w:line="240" w:lineRule="auto"/>
        <w:rPr>
          <w:rFonts w:ascii="Verdana" w:eastAsiaTheme="majorEastAsia" w:hAnsi="Verdana" w:cstheme="majorBidi"/>
          <w:b/>
          <w:bCs/>
          <w:szCs w:val="28"/>
        </w:rPr>
      </w:pPr>
    </w:p>
    <w:sectPr w:rsidR="00F6701D" w:rsidRPr="00015D04" w:rsidSect="009E188E">
      <w:headerReference w:type="even" r:id="rId13"/>
      <w:headerReference w:type="default" r:id="rId14"/>
      <w:footerReference w:type="even" r:id="rId15"/>
      <w:footerReference w:type="default" r:id="rId16"/>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4A60" w:rsidRDefault="00DD4A60" w:rsidP="00047661">
      <w:pPr>
        <w:spacing w:after="0" w:line="240" w:lineRule="auto"/>
      </w:pPr>
      <w:r>
        <w:separator/>
      </w:r>
    </w:p>
  </w:endnote>
  <w:endnote w:type="continuationSeparator" w:id="0">
    <w:p w:rsidR="00DD4A60" w:rsidRDefault="00DD4A60" w:rsidP="000476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6A58998E-7F59-4A74-A5C1-ECFFFDD50255}"/>
    <w:embedBold r:id="rId2" w:fontKey="{DB53C7C4-23BB-4CC7-AD16-1D359853C6DA}"/>
    <w:embedItalic r:id="rId3" w:fontKey="{06D2D26B-1A81-4C72-860D-9B109C096740}"/>
    <w:embedBoldItalic r:id="rId4" w:fontKey="{9598E149-434F-4755-8020-0CA38BCD75BE}"/>
  </w:font>
  <w:font w:name="Franklin Gothic Book">
    <w:panose1 w:val="020B0503020102020204"/>
    <w:charset w:val="00"/>
    <w:family w:val="swiss"/>
    <w:pitch w:val="variable"/>
    <w:sig w:usb0="00000287" w:usb1="00000000" w:usb2="00000000" w:usb3="00000000" w:csb0="0000009F" w:csb1="00000000"/>
    <w:embedRegular r:id="rId5" w:fontKey="{7B4ED22F-4E49-4923-9D15-47F6F584DE51}"/>
    <w:embedBold r:id="rId6" w:fontKey="{BBF44D01-197A-40D3-B255-CB85D787DAB3}"/>
    <w:embedItalic r:id="rId7" w:fontKey="{51958E7C-DB94-41C1-951D-5BFBBA0A6BB9}"/>
    <w:embedBoldItalic r:id="rId8" w:fontKey="{02BE030E-C655-4DF1-89E7-E0EAEDAF3E2C}"/>
  </w:font>
  <w:font w:name="Abril Text SB">
    <w:altName w:val="Arial"/>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9" w:fontKey="{BDB87C26-9A81-4CB6-B60E-866CFABEE61A}"/>
    <w:embedBold r:id="rId10" w:fontKey="{BF435DD8-597E-4882-ACB8-5C6E53F6C455}"/>
  </w:font>
  <w:font w:name="Tahoma">
    <w:panose1 w:val="020B0604030504040204"/>
    <w:charset w:val="00"/>
    <w:family w:val="swiss"/>
    <w:pitch w:val="variable"/>
    <w:sig w:usb0="E1002EFF" w:usb1="C000605B" w:usb2="00000029" w:usb3="00000000" w:csb0="000101FF" w:csb1="00000000"/>
    <w:embedRegular r:id="rId11" w:fontKey="{20012277-6122-4004-AE07-FAF298BFD188}"/>
  </w:font>
  <w:font w:name="Abril Text">
    <w:altName w:val="Arial"/>
    <w:panose1 w:val="00000000000000000000"/>
    <w:charset w:val="00"/>
    <w:family w:val="modern"/>
    <w:notTrueType/>
    <w:pitch w:val="variable"/>
    <w:sig w:usb0="A00000AF" w:usb1="5000205B" w:usb2="00000000" w:usb3="00000000" w:csb0="00000093" w:csb1="00000000"/>
  </w:font>
  <w:font w:name="Verdana">
    <w:panose1 w:val="020B0604030504040204"/>
    <w:charset w:val="00"/>
    <w:family w:val="swiss"/>
    <w:pitch w:val="variable"/>
    <w:sig w:usb0="A10006FF" w:usb1="4000205B" w:usb2="00000010" w:usb3="00000000" w:csb0="0000019F" w:csb1="00000000"/>
    <w:embedRegular r:id="rId12" w:fontKey="{6A42BC78-D776-490C-A968-A12737B9A584}"/>
    <w:embedBold r:id="rId13" w:fontKey="{7020721B-DF9E-44D7-BD0F-89557BD7C699}"/>
    <w:embedItalic r:id="rId14" w:fontKey="{8732C286-BF49-4723-978B-BA27FBA3DB31}"/>
    <w:embedBoldItalic r:id="rId15" w:fontKey="{6E2A191C-B667-4D89-BA0B-B29B8B4918DD}"/>
  </w:font>
  <w:font w:name="Calibri">
    <w:panose1 w:val="020F0502020204030204"/>
    <w:charset w:val="00"/>
    <w:family w:val="swiss"/>
    <w:pitch w:val="variable"/>
    <w:sig w:usb0="E00002FF" w:usb1="4000ACFF" w:usb2="00000001" w:usb3="00000000" w:csb0="0000019F" w:csb1="00000000"/>
    <w:embedRegular r:id="rId16" w:fontKey="{8255344F-E4DA-45F9-93A2-6BA793CC0CFB}"/>
    <w:embedBold r:id="rId17" w:fontKey="{A9671FC7-97A3-4E9E-A7D8-8DD6E9B4545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4A60" w:rsidRPr="00047661" w:rsidRDefault="00DD4A6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4A60" w:rsidRPr="00047661" w:rsidRDefault="00DD4A60"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4A60" w:rsidRDefault="00DD4A60" w:rsidP="00047661">
      <w:pPr>
        <w:spacing w:after="0" w:line="240" w:lineRule="auto"/>
      </w:pPr>
      <w:r>
        <w:separator/>
      </w:r>
    </w:p>
  </w:footnote>
  <w:footnote w:type="continuationSeparator" w:id="0">
    <w:p w:rsidR="00DD4A60" w:rsidRDefault="00DD4A60" w:rsidP="000476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4A60" w:rsidRPr="00963F51" w:rsidRDefault="00DD4A60" w:rsidP="00047661">
    <w:pPr>
      <w:spacing w:after="0"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102755">
      <w:rPr>
        <w:rFonts w:ascii="Franklin Gothic Demi" w:hAnsi="Franklin Gothic Demi"/>
        <w:noProof/>
        <w:sz w:val="18"/>
        <w:szCs w:val="18"/>
      </w:rPr>
      <w:t>16</w:t>
    </w:r>
    <w:r w:rsidRPr="00963F51">
      <w:rPr>
        <w:rFonts w:ascii="Franklin Gothic Demi" w:hAnsi="Franklin Gothic Demi"/>
        <w:sz w:val="18"/>
        <w:szCs w:val="18"/>
      </w:rPr>
      <w:fldChar w:fldCharType="end"/>
    </w:r>
  </w:p>
  <w:p w:rsidR="00DD4A60" w:rsidRPr="00047661" w:rsidRDefault="00DD4A60"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4A60" w:rsidRPr="0028349F" w:rsidRDefault="00DD4A60" w:rsidP="00047661">
    <w:pPr>
      <w:spacing w:after="0"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102755">
      <w:rPr>
        <w:rFonts w:ascii="Franklin Gothic Demi" w:hAnsi="Franklin Gothic Demi"/>
        <w:noProof/>
        <w:sz w:val="18"/>
        <w:szCs w:val="18"/>
      </w:rPr>
      <w:t>17</w:t>
    </w:r>
    <w:r w:rsidRPr="0028349F">
      <w:rPr>
        <w:rFonts w:ascii="Franklin Gothic Demi" w:hAnsi="Franklin Gothic Demi"/>
        <w:sz w:val="18"/>
        <w:szCs w:val="18"/>
      </w:rPr>
      <w:fldChar w:fldCharType="end"/>
    </w:r>
  </w:p>
  <w:p w:rsidR="00DD4A60" w:rsidRPr="00047661" w:rsidRDefault="00DD4A60"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73FBC"/>
    <w:multiLevelType w:val="hybridMultilevel"/>
    <w:tmpl w:val="26C00E7C"/>
    <w:lvl w:ilvl="0" w:tplc="90DCAAD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9010C6E"/>
    <w:multiLevelType w:val="hybridMultilevel"/>
    <w:tmpl w:val="36A6E16A"/>
    <w:lvl w:ilvl="0" w:tplc="3B4E81F6">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B002117"/>
    <w:multiLevelType w:val="hybridMultilevel"/>
    <w:tmpl w:val="0F2E966A"/>
    <w:lvl w:ilvl="0" w:tplc="C748C7CA">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0C7641B0"/>
    <w:multiLevelType w:val="hybridMultilevel"/>
    <w:tmpl w:val="1F240B80"/>
    <w:lvl w:ilvl="0" w:tplc="A80693D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D8563B1"/>
    <w:multiLevelType w:val="hybridMultilevel"/>
    <w:tmpl w:val="97B0A7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CD77F1"/>
    <w:multiLevelType w:val="hybridMultilevel"/>
    <w:tmpl w:val="0F2E966A"/>
    <w:lvl w:ilvl="0" w:tplc="C748C7CA">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nsid w:val="17497B9D"/>
    <w:multiLevelType w:val="hybridMultilevel"/>
    <w:tmpl w:val="2D687CAC"/>
    <w:lvl w:ilvl="0" w:tplc="D12861B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924950"/>
    <w:multiLevelType w:val="hybridMultilevel"/>
    <w:tmpl w:val="A55C2518"/>
    <w:lvl w:ilvl="0" w:tplc="5DAE5308">
      <w:start w:val="1"/>
      <w:numFmt w:val="lowerLetter"/>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262E5C9E"/>
    <w:multiLevelType w:val="hybridMultilevel"/>
    <w:tmpl w:val="4036DE20"/>
    <w:lvl w:ilvl="0" w:tplc="9606CA58">
      <w:start w:val="1"/>
      <w:numFmt w:val="decimal"/>
      <w:lvlText w:val="%1"/>
      <w:lvlJc w:val="left"/>
      <w:pPr>
        <w:ind w:left="1440" w:hanging="72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
    <w:nsid w:val="2DDD2E3D"/>
    <w:multiLevelType w:val="hybridMultilevel"/>
    <w:tmpl w:val="1F240B80"/>
    <w:lvl w:ilvl="0" w:tplc="A80693D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308A5D40"/>
    <w:multiLevelType w:val="hybridMultilevel"/>
    <w:tmpl w:val="FBFC9380"/>
    <w:lvl w:ilvl="0" w:tplc="83888BE2">
      <w:start w:val="1"/>
      <w:numFmt w:val="decimal"/>
      <w:lvlText w:val="%1"/>
      <w:lvlJc w:val="left"/>
      <w:pPr>
        <w:tabs>
          <w:tab w:val="num" w:pos="1440"/>
        </w:tabs>
        <w:ind w:left="1440" w:hanging="72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1">
    <w:nsid w:val="3E0F10C9"/>
    <w:multiLevelType w:val="hybridMultilevel"/>
    <w:tmpl w:val="5D005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CC4E80"/>
    <w:multiLevelType w:val="hybridMultilevel"/>
    <w:tmpl w:val="99D642E8"/>
    <w:lvl w:ilvl="0" w:tplc="9920E1BC">
      <w:start w:val="5"/>
      <w:numFmt w:val="decimal"/>
      <w:lvlText w:val="%1"/>
      <w:lvlJc w:val="left"/>
      <w:pPr>
        <w:ind w:left="144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7FE0C4F"/>
    <w:multiLevelType w:val="hybridMultilevel"/>
    <w:tmpl w:val="7E74CA08"/>
    <w:lvl w:ilvl="0" w:tplc="C65E85D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4ACD578C"/>
    <w:multiLevelType w:val="hybridMultilevel"/>
    <w:tmpl w:val="3586C7CC"/>
    <w:lvl w:ilvl="0" w:tplc="83888BE2">
      <w:start w:val="9"/>
      <w:numFmt w:val="decimal"/>
      <w:lvlText w:val="%1"/>
      <w:lvlJc w:val="left"/>
      <w:pPr>
        <w:tabs>
          <w:tab w:val="num" w:pos="1420"/>
        </w:tabs>
        <w:ind w:left="1420" w:hanging="675"/>
      </w:pPr>
      <w:rPr>
        <w:rFonts w:cs="Times New Roman" w:hint="default"/>
        <w:b w:val="0"/>
      </w:rPr>
    </w:lvl>
    <w:lvl w:ilvl="1" w:tplc="04090019" w:tentative="1">
      <w:start w:val="1"/>
      <w:numFmt w:val="lowerLetter"/>
      <w:lvlText w:val="%2."/>
      <w:lvlJc w:val="left"/>
      <w:pPr>
        <w:tabs>
          <w:tab w:val="num" w:pos="1825"/>
        </w:tabs>
        <w:ind w:left="1825" w:hanging="360"/>
      </w:pPr>
      <w:rPr>
        <w:rFonts w:cs="Times New Roman"/>
      </w:rPr>
    </w:lvl>
    <w:lvl w:ilvl="2" w:tplc="0409001B" w:tentative="1">
      <w:start w:val="1"/>
      <w:numFmt w:val="lowerRoman"/>
      <w:lvlText w:val="%3."/>
      <w:lvlJc w:val="right"/>
      <w:pPr>
        <w:tabs>
          <w:tab w:val="num" w:pos="2545"/>
        </w:tabs>
        <w:ind w:left="2545" w:hanging="180"/>
      </w:pPr>
      <w:rPr>
        <w:rFonts w:cs="Times New Roman"/>
      </w:rPr>
    </w:lvl>
    <w:lvl w:ilvl="3" w:tplc="0409000F" w:tentative="1">
      <w:start w:val="1"/>
      <w:numFmt w:val="decimal"/>
      <w:lvlText w:val="%4."/>
      <w:lvlJc w:val="left"/>
      <w:pPr>
        <w:tabs>
          <w:tab w:val="num" w:pos="3265"/>
        </w:tabs>
        <w:ind w:left="3265" w:hanging="360"/>
      </w:pPr>
      <w:rPr>
        <w:rFonts w:cs="Times New Roman"/>
      </w:rPr>
    </w:lvl>
    <w:lvl w:ilvl="4" w:tplc="04090019" w:tentative="1">
      <w:start w:val="1"/>
      <w:numFmt w:val="lowerLetter"/>
      <w:lvlText w:val="%5."/>
      <w:lvlJc w:val="left"/>
      <w:pPr>
        <w:tabs>
          <w:tab w:val="num" w:pos="3985"/>
        </w:tabs>
        <w:ind w:left="3985" w:hanging="360"/>
      </w:pPr>
      <w:rPr>
        <w:rFonts w:cs="Times New Roman"/>
      </w:rPr>
    </w:lvl>
    <w:lvl w:ilvl="5" w:tplc="0409001B" w:tentative="1">
      <w:start w:val="1"/>
      <w:numFmt w:val="lowerRoman"/>
      <w:lvlText w:val="%6."/>
      <w:lvlJc w:val="right"/>
      <w:pPr>
        <w:tabs>
          <w:tab w:val="num" w:pos="4705"/>
        </w:tabs>
        <w:ind w:left="4705" w:hanging="180"/>
      </w:pPr>
      <w:rPr>
        <w:rFonts w:cs="Times New Roman"/>
      </w:rPr>
    </w:lvl>
    <w:lvl w:ilvl="6" w:tplc="0409000F" w:tentative="1">
      <w:start w:val="1"/>
      <w:numFmt w:val="decimal"/>
      <w:lvlText w:val="%7."/>
      <w:lvlJc w:val="left"/>
      <w:pPr>
        <w:tabs>
          <w:tab w:val="num" w:pos="5425"/>
        </w:tabs>
        <w:ind w:left="5425" w:hanging="360"/>
      </w:pPr>
      <w:rPr>
        <w:rFonts w:cs="Times New Roman"/>
      </w:rPr>
    </w:lvl>
    <w:lvl w:ilvl="7" w:tplc="04090019" w:tentative="1">
      <w:start w:val="1"/>
      <w:numFmt w:val="lowerLetter"/>
      <w:lvlText w:val="%8."/>
      <w:lvlJc w:val="left"/>
      <w:pPr>
        <w:tabs>
          <w:tab w:val="num" w:pos="6145"/>
        </w:tabs>
        <w:ind w:left="6145" w:hanging="360"/>
      </w:pPr>
      <w:rPr>
        <w:rFonts w:cs="Times New Roman"/>
      </w:rPr>
    </w:lvl>
    <w:lvl w:ilvl="8" w:tplc="0409001B" w:tentative="1">
      <w:start w:val="1"/>
      <w:numFmt w:val="lowerRoman"/>
      <w:lvlText w:val="%9."/>
      <w:lvlJc w:val="right"/>
      <w:pPr>
        <w:tabs>
          <w:tab w:val="num" w:pos="6865"/>
        </w:tabs>
        <w:ind w:left="6865" w:hanging="180"/>
      </w:pPr>
      <w:rPr>
        <w:rFonts w:cs="Times New Roman"/>
      </w:rPr>
    </w:lvl>
  </w:abstractNum>
  <w:abstractNum w:abstractNumId="16">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5131076C"/>
    <w:multiLevelType w:val="hybridMultilevel"/>
    <w:tmpl w:val="7E74CA08"/>
    <w:lvl w:ilvl="0" w:tplc="C65E85D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5A4A06F7"/>
    <w:multiLevelType w:val="hybridMultilevel"/>
    <w:tmpl w:val="36A6E16A"/>
    <w:lvl w:ilvl="0" w:tplc="3B4E81F6">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654E1DCB"/>
    <w:multiLevelType w:val="hybridMultilevel"/>
    <w:tmpl w:val="24309BF4"/>
    <w:lvl w:ilvl="0" w:tplc="95544F3C">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6D257AFE"/>
    <w:multiLevelType w:val="hybridMultilevel"/>
    <w:tmpl w:val="83805BF4"/>
    <w:lvl w:ilvl="0" w:tplc="6E3C94D0">
      <w:start w:val="2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E5E49BC"/>
    <w:multiLevelType w:val="hybridMultilevel"/>
    <w:tmpl w:val="D34C80F0"/>
    <w:lvl w:ilvl="0" w:tplc="E3C220A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B6C34D0"/>
    <w:multiLevelType w:val="hybridMultilevel"/>
    <w:tmpl w:val="9372E08E"/>
    <w:lvl w:ilvl="0" w:tplc="2C9EF644">
      <w:start w:val="1"/>
      <w:numFmt w:val="lowerLetter"/>
      <w:lvlText w:val="%1."/>
      <w:lvlJc w:val="left"/>
      <w:pPr>
        <w:ind w:left="720" w:hanging="360"/>
      </w:pPr>
      <w:rPr>
        <w:b w:val="0"/>
        <w:i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13"/>
  </w:num>
  <w:num w:numId="2">
    <w:abstractNumId w:val="16"/>
  </w:num>
  <w:num w:numId="3">
    <w:abstractNumId w:val="10"/>
  </w:num>
  <w:num w:numId="4">
    <w:abstractNumId w:val="17"/>
  </w:num>
  <w:num w:numId="5">
    <w:abstractNumId w:val="14"/>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4"/>
  </w:num>
  <w:num w:numId="9">
    <w:abstractNumId w:val="22"/>
  </w:num>
  <w:num w:numId="10">
    <w:abstractNumId w:val="6"/>
  </w:num>
  <w:num w:numId="11">
    <w:abstractNumId w:val="19"/>
  </w:num>
  <w:num w:numId="12">
    <w:abstractNumId w:val="21"/>
  </w:num>
  <w:num w:numId="13">
    <w:abstractNumId w:val="11"/>
  </w:num>
  <w:num w:numId="14">
    <w:abstractNumId w:val="18"/>
  </w:num>
  <w:num w:numId="15">
    <w:abstractNumId w:val="1"/>
  </w:num>
  <w:num w:numId="16">
    <w:abstractNumId w:val="5"/>
  </w:num>
  <w:num w:numId="17">
    <w:abstractNumId w:val="15"/>
  </w:num>
  <w:num w:numId="18">
    <w:abstractNumId w:val="2"/>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num>
  <w:num w:numId="22">
    <w:abstractNumId w:val="20"/>
  </w:num>
  <w:num w:numId="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2529"/>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5FE1"/>
    <w:rsid w:val="00001DC4"/>
    <w:rsid w:val="00005B6A"/>
    <w:rsid w:val="00011C82"/>
    <w:rsid w:val="00016B06"/>
    <w:rsid w:val="00024A74"/>
    <w:rsid w:val="00034032"/>
    <w:rsid w:val="0003555B"/>
    <w:rsid w:val="00040FEA"/>
    <w:rsid w:val="00047661"/>
    <w:rsid w:val="00061208"/>
    <w:rsid w:val="00062C1E"/>
    <w:rsid w:val="000715CB"/>
    <w:rsid w:val="0007615D"/>
    <w:rsid w:val="00095D93"/>
    <w:rsid w:val="000E2617"/>
    <w:rsid w:val="00102755"/>
    <w:rsid w:val="00107282"/>
    <w:rsid w:val="00122335"/>
    <w:rsid w:val="00122E6E"/>
    <w:rsid w:val="001238F5"/>
    <w:rsid w:val="001424B2"/>
    <w:rsid w:val="00147447"/>
    <w:rsid w:val="00147D1E"/>
    <w:rsid w:val="0015243B"/>
    <w:rsid w:val="00165A2B"/>
    <w:rsid w:val="0017595A"/>
    <w:rsid w:val="00181F60"/>
    <w:rsid w:val="00185582"/>
    <w:rsid w:val="0019424B"/>
    <w:rsid w:val="001A0CAB"/>
    <w:rsid w:val="001A34C9"/>
    <w:rsid w:val="001A6223"/>
    <w:rsid w:val="001C0F99"/>
    <w:rsid w:val="001C7A7B"/>
    <w:rsid w:val="001C7B19"/>
    <w:rsid w:val="001D76DC"/>
    <w:rsid w:val="00246A75"/>
    <w:rsid w:val="002617A1"/>
    <w:rsid w:val="00263F5D"/>
    <w:rsid w:val="002644C7"/>
    <w:rsid w:val="00264E84"/>
    <w:rsid w:val="00276264"/>
    <w:rsid w:val="002934B1"/>
    <w:rsid w:val="002A43F0"/>
    <w:rsid w:val="002C71DD"/>
    <w:rsid w:val="002E3964"/>
    <w:rsid w:val="00333AD9"/>
    <w:rsid w:val="00345E4A"/>
    <w:rsid w:val="0035053E"/>
    <w:rsid w:val="00352FAA"/>
    <w:rsid w:val="0036090F"/>
    <w:rsid w:val="00380309"/>
    <w:rsid w:val="00383D53"/>
    <w:rsid w:val="003915E6"/>
    <w:rsid w:val="003A2939"/>
    <w:rsid w:val="003D48FD"/>
    <w:rsid w:val="003D4C45"/>
    <w:rsid w:val="00413496"/>
    <w:rsid w:val="004216CC"/>
    <w:rsid w:val="00435BE8"/>
    <w:rsid w:val="00437A51"/>
    <w:rsid w:val="00465E90"/>
    <w:rsid w:val="004957D0"/>
    <w:rsid w:val="004A2F39"/>
    <w:rsid w:val="004B23CE"/>
    <w:rsid w:val="004B2B52"/>
    <w:rsid w:val="004B7D4F"/>
    <w:rsid w:val="004C050D"/>
    <w:rsid w:val="004C397D"/>
    <w:rsid w:val="004D5149"/>
    <w:rsid w:val="0051019E"/>
    <w:rsid w:val="00516037"/>
    <w:rsid w:val="0052760F"/>
    <w:rsid w:val="00530AF0"/>
    <w:rsid w:val="005405DD"/>
    <w:rsid w:val="00543CE4"/>
    <w:rsid w:val="00557379"/>
    <w:rsid w:val="00564FBD"/>
    <w:rsid w:val="00567163"/>
    <w:rsid w:val="00592274"/>
    <w:rsid w:val="0059277E"/>
    <w:rsid w:val="005A103A"/>
    <w:rsid w:val="005A4E57"/>
    <w:rsid w:val="005D0E12"/>
    <w:rsid w:val="005E195A"/>
    <w:rsid w:val="005E7789"/>
    <w:rsid w:val="006331BC"/>
    <w:rsid w:val="00637FCD"/>
    <w:rsid w:val="006751C1"/>
    <w:rsid w:val="00686639"/>
    <w:rsid w:val="00695181"/>
    <w:rsid w:val="006B2C18"/>
    <w:rsid w:val="006C1AA0"/>
    <w:rsid w:val="006C501E"/>
    <w:rsid w:val="006F06C3"/>
    <w:rsid w:val="006F3E27"/>
    <w:rsid w:val="0070672F"/>
    <w:rsid w:val="00720970"/>
    <w:rsid w:val="00733935"/>
    <w:rsid w:val="00733B91"/>
    <w:rsid w:val="00733CCC"/>
    <w:rsid w:val="00734473"/>
    <w:rsid w:val="00747D7C"/>
    <w:rsid w:val="00762311"/>
    <w:rsid w:val="00763973"/>
    <w:rsid w:val="00787540"/>
    <w:rsid w:val="00791BFE"/>
    <w:rsid w:val="00792BC8"/>
    <w:rsid w:val="007A1A18"/>
    <w:rsid w:val="007B5B40"/>
    <w:rsid w:val="007C16ED"/>
    <w:rsid w:val="007C230C"/>
    <w:rsid w:val="007C43C4"/>
    <w:rsid w:val="007C44C3"/>
    <w:rsid w:val="007C497C"/>
    <w:rsid w:val="007D3D26"/>
    <w:rsid w:val="007D4C20"/>
    <w:rsid w:val="007E17AA"/>
    <w:rsid w:val="007F502E"/>
    <w:rsid w:val="0080146C"/>
    <w:rsid w:val="0085557E"/>
    <w:rsid w:val="00863F8F"/>
    <w:rsid w:val="00885AA6"/>
    <w:rsid w:val="00895EB1"/>
    <w:rsid w:val="00896FEC"/>
    <w:rsid w:val="008A60A3"/>
    <w:rsid w:val="008A60DB"/>
    <w:rsid w:val="008A7A93"/>
    <w:rsid w:val="008B42F5"/>
    <w:rsid w:val="008B6DA6"/>
    <w:rsid w:val="008C45D0"/>
    <w:rsid w:val="008D19D0"/>
    <w:rsid w:val="008D4A74"/>
    <w:rsid w:val="008F5068"/>
    <w:rsid w:val="00904BD4"/>
    <w:rsid w:val="00914D85"/>
    <w:rsid w:val="00914DF9"/>
    <w:rsid w:val="0093409F"/>
    <w:rsid w:val="00936135"/>
    <w:rsid w:val="00942A13"/>
    <w:rsid w:val="00963F51"/>
    <w:rsid w:val="00982FD4"/>
    <w:rsid w:val="009A0849"/>
    <w:rsid w:val="009B57AD"/>
    <w:rsid w:val="009C253A"/>
    <w:rsid w:val="009C6832"/>
    <w:rsid w:val="009E0F50"/>
    <w:rsid w:val="009E188E"/>
    <w:rsid w:val="009E4A70"/>
    <w:rsid w:val="009F6D71"/>
    <w:rsid w:val="00A05E00"/>
    <w:rsid w:val="00A25ECA"/>
    <w:rsid w:val="00A26DC4"/>
    <w:rsid w:val="00A31ACB"/>
    <w:rsid w:val="00A324AA"/>
    <w:rsid w:val="00A35C21"/>
    <w:rsid w:val="00A40878"/>
    <w:rsid w:val="00A41763"/>
    <w:rsid w:val="00A65CA2"/>
    <w:rsid w:val="00A74765"/>
    <w:rsid w:val="00AD37A0"/>
    <w:rsid w:val="00AD486B"/>
    <w:rsid w:val="00AD57D8"/>
    <w:rsid w:val="00AE1764"/>
    <w:rsid w:val="00AF43A6"/>
    <w:rsid w:val="00B0535E"/>
    <w:rsid w:val="00B34995"/>
    <w:rsid w:val="00B6776D"/>
    <w:rsid w:val="00B96165"/>
    <w:rsid w:val="00BA0A0F"/>
    <w:rsid w:val="00BA0E70"/>
    <w:rsid w:val="00BA38DC"/>
    <w:rsid w:val="00BA744D"/>
    <w:rsid w:val="00BB115A"/>
    <w:rsid w:val="00BB735B"/>
    <w:rsid w:val="00BC5FE1"/>
    <w:rsid w:val="00BC7CF9"/>
    <w:rsid w:val="00BE13A5"/>
    <w:rsid w:val="00C273E7"/>
    <w:rsid w:val="00C35ABD"/>
    <w:rsid w:val="00C407DD"/>
    <w:rsid w:val="00C53033"/>
    <w:rsid w:val="00C535A1"/>
    <w:rsid w:val="00C644A5"/>
    <w:rsid w:val="00C73DD5"/>
    <w:rsid w:val="00C73FED"/>
    <w:rsid w:val="00C758FA"/>
    <w:rsid w:val="00C81B0E"/>
    <w:rsid w:val="00C8267C"/>
    <w:rsid w:val="00C937D4"/>
    <w:rsid w:val="00CC3B57"/>
    <w:rsid w:val="00CD5489"/>
    <w:rsid w:val="00D060FC"/>
    <w:rsid w:val="00D22B0B"/>
    <w:rsid w:val="00D26705"/>
    <w:rsid w:val="00D308A2"/>
    <w:rsid w:val="00D31FE1"/>
    <w:rsid w:val="00D355B7"/>
    <w:rsid w:val="00D47C71"/>
    <w:rsid w:val="00D618DA"/>
    <w:rsid w:val="00D61B67"/>
    <w:rsid w:val="00D66A53"/>
    <w:rsid w:val="00D70AFB"/>
    <w:rsid w:val="00DB0FA6"/>
    <w:rsid w:val="00DD4A60"/>
    <w:rsid w:val="00DE19D0"/>
    <w:rsid w:val="00DE5488"/>
    <w:rsid w:val="00DF0472"/>
    <w:rsid w:val="00DF1809"/>
    <w:rsid w:val="00DF6BC1"/>
    <w:rsid w:val="00E16FF2"/>
    <w:rsid w:val="00E2485D"/>
    <w:rsid w:val="00E54207"/>
    <w:rsid w:val="00EA75C5"/>
    <w:rsid w:val="00EA7950"/>
    <w:rsid w:val="00EC3529"/>
    <w:rsid w:val="00EF0607"/>
    <w:rsid w:val="00EF203D"/>
    <w:rsid w:val="00EF2B6B"/>
    <w:rsid w:val="00EF4232"/>
    <w:rsid w:val="00F010E7"/>
    <w:rsid w:val="00F2677D"/>
    <w:rsid w:val="00F26E47"/>
    <w:rsid w:val="00F335BA"/>
    <w:rsid w:val="00F6701D"/>
    <w:rsid w:val="00F76996"/>
    <w:rsid w:val="00FD5558"/>
    <w:rsid w:val="00FE22C1"/>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uiPriority="99"/>
    <w:lsdException w:name="annotation text" w:semiHidden="1" w:uiPriority="99"/>
    <w:lsdException w:name="header" w:semiHidden="1" w:uiPriority="99"/>
    <w:lsdException w:name="footer" w:semiHidden="1" w:uiPriority="99"/>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uiPriority="99"/>
    <w:lsdException w:name="annotation reference" w:semiHidden="1" w:uiPriority="99"/>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BC5FE1"/>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uiPriority w:val="9"/>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uiPriority w:val="9"/>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paragraph" w:styleId="FootnoteText">
    <w:name w:val="footnote text"/>
    <w:basedOn w:val="Normal"/>
    <w:link w:val="FootnoteTextChar"/>
    <w:uiPriority w:val="99"/>
    <w:unhideWhenUsed/>
    <w:rsid w:val="00F6701D"/>
    <w:pPr>
      <w:autoSpaceDE/>
      <w:autoSpaceDN/>
      <w:adjustRightInd/>
      <w:spacing w:after="0" w:line="240" w:lineRule="auto"/>
    </w:pPr>
    <w:rPr>
      <w:rFonts w:ascii="Times New Roman" w:hAnsi="Times New Roman" w:cstheme="minorBidi"/>
      <w:sz w:val="20"/>
      <w:szCs w:val="20"/>
    </w:rPr>
  </w:style>
  <w:style w:type="character" w:customStyle="1" w:styleId="FootnoteTextChar">
    <w:name w:val="Footnote Text Char"/>
    <w:basedOn w:val="DefaultParagraphFont"/>
    <w:link w:val="FootnoteText"/>
    <w:uiPriority w:val="99"/>
    <w:rsid w:val="00F6701D"/>
    <w:rPr>
      <w:rFonts w:eastAsiaTheme="minorHAnsi" w:cstheme="minorBidi"/>
    </w:rPr>
  </w:style>
  <w:style w:type="character" w:styleId="FootnoteReference">
    <w:name w:val="footnote reference"/>
    <w:basedOn w:val="DefaultParagraphFont"/>
    <w:uiPriority w:val="99"/>
    <w:unhideWhenUsed/>
    <w:rsid w:val="00F6701D"/>
    <w:rPr>
      <w:vertAlign w:val="superscript"/>
    </w:rPr>
  </w:style>
  <w:style w:type="character" w:customStyle="1" w:styleId="instruction">
    <w:name w:val="instruction"/>
    <w:basedOn w:val="DefaultParagraphFont"/>
    <w:rsid w:val="00F6701D"/>
    <w:rPr>
      <w:rFonts w:cs="Times New Roman"/>
    </w:rPr>
  </w:style>
  <w:style w:type="paragraph" w:customStyle="1" w:styleId="Question">
    <w:name w:val="Question"/>
    <w:basedOn w:val="Normal"/>
    <w:link w:val="QuestionChar"/>
    <w:rsid w:val="00F6701D"/>
    <w:pPr>
      <w:keepNext/>
      <w:keepLines/>
      <w:autoSpaceDE/>
      <w:autoSpaceDN/>
      <w:adjustRightInd/>
      <w:spacing w:after="240" w:line="240" w:lineRule="auto"/>
      <w:ind w:left="720" w:hanging="720"/>
    </w:pPr>
    <w:rPr>
      <w:rFonts w:ascii="Times New Roman" w:eastAsia="Times New Roman" w:hAnsi="Times New Roman"/>
      <w:sz w:val="24"/>
      <w:szCs w:val="24"/>
    </w:rPr>
  </w:style>
  <w:style w:type="character" w:customStyle="1" w:styleId="QuestionChar">
    <w:name w:val="Question Char"/>
    <w:link w:val="Question"/>
    <w:locked/>
    <w:rsid w:val="00F6701D"/>
    <w:rPr>
      <w:sz w:val="24"/>
      <w:szCs w:val="24"/>
    </w:rPr>
  </w:style>
  <w:style w:type="paragraph" w:customStyle="1" w:styleId="QuestionResponse">
    <w:name w:val="Question Response"/>
    <w:basedOn w:val="Question"/>
    <w:link w:val="QuestionResponseChar"/>
    <w:rsid w:val="00F6701D"/>
    <w:pPr>
      <w:spacing w:after="0"/>
      <w:ind w:left="1440"/>
    </w:pPr>
  </w:style>
  <w:style w:type="character" w:customStyle="1" w:styleId="QuestionResponseChar">
    <w:name w:val="Question Response Char"/>
    <w:link w:val="QuestionResponse"/>
    <w:locked/>
    <w:rsid w:val="00F6701D"/>
    <w:rPr>
      <w:sz w:val="24"/>
      <w:szCs w:val="24"/>
    </w:rPr>
  </w:style>
  <w:style w:type="paragraph" w:customStyle="1" w:styleId="QuestionResponseLast">
    <w:name w:val="Question Response (Last)"/>
    <w:basedOn w:val="QuestionResponse"/>
    <w:link w:val="QuestionResponseLastChar"/>
    <w:rsid w:val="00F6701D"/>
    <w:pPr>
      <w:keepNext w:val="0"/>
      <w:spacing w:after="480"/>
    </w:pPr>
  </w:style>
  <w:style w:type="character" w:customStyle="1" w:styleId="QuestionResponseLastChar">
    <w:name w:val="Question Response (Last) Char"/>
    <w:link w:val="QuestionResponseLast"/>
    <w:locked/>
    <w:rsid w:val="00F6701D"/>
    <w:rPr>
      <w:sz w:val="24"/>
      <w:szCs w:val="24"/>
    </w:rPr>
  </w:style>
  <w:style w:type="paragraph" w:customStyle="1" w:styleId="QuestionInstruction">
    <w:name w:val="Question Instruction"/>
    <w:basedOn w:val="Question"/>
    <w:link w:val="QuestionInstructionChar"/>
    <w:rsid w:val="00F6701D"/>
    <w:pPr>
      <w:spacing w:before="60" w:after="60"/>
      <w:ind w:firstLine="0"/>
    </w:pPr>
    <w:rPr>
      <w:b/>
    </w:rPr>
  </w:style>
  <w:style w:type="character" w:customStyle="1" w:styleId="QuestionInstructionChar">
    <w:name w:val="Question Instruction Char"/>
    <w:link w:val="QuestionInstruction"/>
    <w:locked/>
    <w:rsid w:val="00F6701D"/>
    <w:rPr>
      <w:b/>
      <w:sz w:val="24"/>
      <w:szCs w:val="24"/>
    </w:rPr>
  </w:style>
  <w:style w:type="paragraph" w:customStyle="1" w:styleId="QuestionList">
    <w:name w:val="Question List"/>
    <w:basedOn w:val="Question"/>
    <w:link w:val="QuestionListChar"/>
    <w:rsid w:val="00F6701D"/>
    <w:pPr>
      <w:spacing w:after="60"/>
      <w:ind w:left="1080" w:hanging="360"/>
    </w:pPr>
  </w:style>
  <w:style w:type="character" w:customStyle="1" w:styleId="QuestionListChar">
    <w:name w:val="Question List Char"/>
    <w:basedOn w:val="QuestionChar"/>
    <w:link w:val="QuestionList"/>
    <w:locked/>
    <w:rsid w:val="00F6701D"/>
    <w:rPr>
      <w:sz w:val="24"/>
      <w:szCs w:val="24"/>
    </w:rPr>
  </w:style>
  <w:style w:type="character" w:customStyle="1" w:styleId="contentsm1">
    <w:name w:val="contentsm1"/>
    <w:basedOn w:val="DefaultParagraphFont"/>
    <w:rsid w:val="00F6701D"/>
    <w:rPr>
      <w:rFonts w:cs="Times New Roman"/>
    </w:rPr>
  </w:style>
  <w:style w:type="paragraph" w:customStyle="1" w:styleId="QuestionListLast">
    <w:name w:val="Question List (Last)"/>
    <w:basedOn w:val="QuestionList"/>
    <w:rsid w:val="00F6701D"/>
    <w:pPr>
      <w:spacing w:after="240"/>
    </w:pPr>
  </w:style>
  <w:style w:type="paragraph" w:styleId="TOCHeading">
    <w:name w:val="TOC Heading"/>
    <w:basedOn w:val="Heading1"/>
    <w:next w:val="Normal"/>
    <w:uiPriority w:val="39"/>
    <w:unhideWhenUsed/>
    <w:qFormat/>
    <w:rsid w:val="00F6701D"/>
    <w:pPr>
      <w:keepNext/>
      <w:keepLines/>
      <w:autoSpaceDE/>
      <w:autoSpaceDN/>
      <w:adjustRightInd/>
      <w:spacing w:before="480" w:after="0" w:line="276" w:lineRule="auto"/>
      <w:outlineLvl w:val="9"/>
    </w:pPr>
    <w:rPr>
      <w:rFonts w:asciiTheme="majorHAnsi" w:eastAsiaTheme="majorEastAsia" w:hAnsiTheme="majorHAnsi" w:cstheme="majorBidi"/>
      <w:b/>
      <w:bCs/>
      <w:color w:val="6E7536" w:themeColor="accent1" w:themeShade="BF"/>
      <w:kern w:val="0"/>
      <w:sz w:val="28"/>
      <w:szCs w:val="28"/>
      <w:lang w:eastAsia="ja-JP"/>
    </w:rPr>
  </w:style>
  <w:style w:type="paragraph" w:customStyle="1" w:styleId="SourceList">
    <w:name w:val="Source List"/>
    <w:basedOn w:val="Question"/>
    <w:link w:val="SourceListChar"/>
    <w:qFormat/>
    <w:rsid w:val="00F6701D"/>
    <w:pPr>
      <w:spacing w:after="0"/>
    </w:pPr>
    <w:rPr>
      <w:rFonts w:ascii="Verdana" w:hAnsi="Verdana"/>
      <w:color w:val="808080" w:themeColor="background1" w:themeShade="80"/>
      <w:sz w:val="18"/>
      <w:szCs w:val="18"/>
    </w:rPr>
  </w:style>
  <w:style w:type="paragraph" w:customStyle="1" w:styleId="ResponseChoices">
    <w:name w:val="Response Choices"/>
    <w:basedOn w:val="QuestionResponse"/>
    <w:link w:val="ResponseChoicesChar"/>
    <w:qFormat/>
    <w:rsid w:val="00F6701D"/>
    <w:rPr>
      <w:rFonts w:ascii="Verdana" w:hAnsi="Verdana"/>
      <w:sz w:val="18"/>
      <w:szCs w:val="18"/>
    </w:rPr>
  </w:style>
  <w:style w:type="character" w:customStyle="1" w:styleId="SourceListChar">
    <w:name w:val="Source List Char"/>
    <w:basedOn w:val="QuestionChar"/>
    <w:link w:val="SourceList"/>
    <w:rsid w:val="00F6701D"/>
    <w:rPr>
      <w:rFonts w:ascii="Verdana" w:hAnsi="Verdana"/>
      <w:color w:val="808080" w:themeColor="background1" w:themeShade="80"/>
      <w:sz w:val="18"/>
      <w:szCs w:val="18"/>
    </w:rPr>
  </w:style>
  <w:style w:type="paragraph" w:customStyle="1" w:styleId="QueStem">
    <w:name w:val="Que Stem"/>
    <w:basedOn w:val="Normal"/>
    <w:link w:val="QueStemChar"/>
    <w:qFormat/>
    <w:rsid w:val="00F6701D"/>
    <w:pPr>
      <w:autoSpaceDE/>
      <w:autoSpaceDN/>
      <w:adjustRightInd/>
      <w:spacing w:after="0" w:line="240" w:lineRule="auto"/>
      <w:ind w:left="720" w:hanging="720"/>
    </w:pPr>
    <w:rPr>
      <w:rFonts w:ascii="Verdana" w:eastAsia="Times New Roman" w:hAnsi="Verdana"/>
      <w:sz w:val="18"/>
      <w:szCs w:val="18"/>
    </w:rPr>
  </w:style>
  <w:style w:type="character" w:customStyle="1" w:styleId="ResponseChoicesChar">
    <w:name w:val="Response Choices Char"/>
    <w:basedOn w:val="QuestionResponseChar"/>
    <w:link w:val="ResponseChoices"/>
    <w:rsid w:val="00F6701D"/>
    <w:rPr>
      <w:rFonts w:ascii="Verdana" w:hAnsi="Verdana"/>
      <w:sz w:val="18"/>
      <w:szCs w:val="18"/>
    </w:rPr>
  </w:style>
  <w:style w:type="paragraph" w:customStyle="1" w:styleId="Instructions">
    <w:name w:val="Instructions"/>
    <w:basedOn w:val="Normal"/>
    <w:link w:val="InstructionsChar"/>
    <w:qFormat/>
    <w:rsid w:val="00F6701D"/>
    <w:pPr>
      <w:autoSpaceDE/>
      <w:autoSpaceDN/>
      <w:adjustRightInd/>
      <w:spacing w:after="0" w:line="240" w:lineRule="auto"/>
    </w:pPr>
    <w:rPr>
      <w:rFonts w:ascii="Verdana" w:eastAsia="Times New Roman" w:hAnsi="Verdana"/>
      <w:b/>
      <w:sz w:val="18"/>
      <w:szCs w:val="18"/>
    </w:rPr>
  </w:style>
  <w:style w:type="character" w:customStyle="1" w:styleId="QueStemChar">
    <w:name w:val="Que Stem Char"/>
    <w:basedOn w:val="DefaultParagraphFont"/>
    <w:link w:val="QueStem"/>
    <w:rsid w:val="00F6701D"/>
    <w:rPr>
      <w:rFonts w:ascii="Verdana" w:hAnsi="Verdana"/>
      <w:sz w:val="18"/>
      <w:szCs w:val="18"/>
    </w:rPr>
  </w:style>
  <w:style w:type="paragraph" w:customStyle="1" w:styleId="TextboxNote">
    <w:name w:val="Textbox Note"/>
    <w:basedOn w:val="Normal"/>
    <w:link w:val="TextboxNoteChar"/>
    <w:qFormat/>
    <w:rsid w:val="00F6701D"/>
    <w:pPr>
      <w:autoSpaceDE/>
      <w:autoSpaceDN/>
      <w:adjustRightInd/>
      <w:spacing w:after="0" w:line="240" w:lineRule="auto"/>
    </w:pPr>
    <w:rPr>
      <w:rFonts w:ascii="Times New Roman" w:eastAsia="Times New Roman" w:hAnsi="Times New Roman"/>
      <w:szCs w:val="24"/>
    </w:rPr>
  </w:style>
  <w:style w:type="character" w:customStyle="1" w:styleId="InstructionsChar">
    <w:name w:val="Instructions Char"/>
    <w:basedOn w:val="DefaultParagraphFont"/>
    <w:link w:val="Instructions"/>
    <w:rsid w:val="00F6701D"/>
    <w:rPr>
      <w:rFonts w:ascii="Verdana" w:hAnsi="Verdana"/>
      <w:b/>
      <w:sz w:val="18"/>
      <w:szCs w:val="18"/>
    </w:rPr>
  </w:style>
  <w:style w:type="paragraph" w:styleId="NoSpacing">
    <w:name w:val="No Spacing"/>
    <w:uiPriority w:val="1"/>
    <w:rsid w:val="00F6701D"/>
    <w:rPr>
      <w:sz w:val="24"/>
      <w:szCs w:val="24"/>
    </w:rPr>
  </w:style>
  <w:style w:type="character" w:customStyle="1" w:styleId="TextboxNoteChar">
    <w:name w:val="Textbox Note Char"/>
    <w:basedOn w:val="DefaultParagraphFont"/>
    <w:link w:val="TextboxNote"/>
    <w:rsid w:val="00F6701D"/>
    <w:rPr>
      <w:sz w:val="22"/>
      <w:szCs w:val="24"/>
    </w:rPr>
  </w:style>
  <w:style w:type="character" w:styleId="SubtleEmphasis">
    <w:name w:val="Subtle Emphasis"/>
    <w:basedOn w:val="DefaultParagraphFont"/>
    <w:uiPriority w:val="19"/>
    <w:rsid w:val="00F6701D"/>
    <w:rPr>
      <w:i/>
      <w:iCs/>
      <w:color w:val="808080" w:themeColor="text1" w:themeTint="7F"/>
    </w:rPr>
  </w:style>
  <w:style w:type="character" w:styleId="IntenseEmphasis">
    <w:name w:val="Intense Emphasis"/>
    <w:basedOn w:val="DefaultParagraphFont"/>
    <w:uiPriority w:val="21"/>
    <w:rsid w:val="00F6701D"/>
    <w:rPr>
      <w:b/>
      <w:bCs/>
      <w:i/>
      <w:iCs/>
      <w:color w:val="949D48" w:themeColor="accent1"/>
    </w:rPr>
  </w:style>
  <w:style w:type="paragraph" w:styleId="Quote">
    <w:name w:val="Quote"/>
    <w:basedOn w:val="Normal"/>
    <w:next w:val="Normal"/>
    <w:link w:val="QuoteChar"/>
    <w:uiPriority w:val="29"/>
    <w:rsid w:val="00F6701D"/>
    <w:pPr>
      <w:autoSpaceDE/>
      <w:autoSpaceDN/>
      <w:adjustRightInd/>
      <w:spacing w:after="0" w:line="240" w:lineRule="auto"/>
    </w:pPr>
    <w:rPr>
      <w:rFonts w:ascii="Times New Roman" w:eastAsia="Times New Roman" w:hAnsi="Times New Roman"/>
      <w:i/>
      <w:iCs/>
      <w:color w:val="000000" w:themeColor="text1"/>
      <w:sz w:val="24"/>
      <w:szCs w:val="24"/>
    </w:rPr>
  </w:style>
  <w:style w:type="character" w:customStyle="1" w:styleId="QuoteChar">
    <w:name w:val="Quote Char"/>
    <w:basedOn w:val="DefaultParagraphFont"/>
    <w:link w:val="Quote"/>
    <w:uiPriority w:val="29"/>
    <w:rsid w:val="00F6701D"/>
    <w:rPr>
      <w:i/>
      <w:iCs/>
      <w:color w:val="000000" w:themeColor="text1"/>
      <w:sz w:val="24"/>
      <w:szCs w:val="24"/>
    </w:rPr>
  </w:style>
  <w:style w:type="character" w:styleId="CommentReference">
    <w:name w:val="annotation reference"/>
    <w:basedOn w:val="DefaultParagraphFont"/>
    <w:uiPriority w:val="99"/>
    <w:unhideWhenUsed/>
    <w:rsid w:val="00F6701D"/>
    <w:rPr>
      <w:sz w:val="16"/>
      <w:szCs w:val="16"/>
    </w:rPr>
  </w:style>
  <w:style w:type="paragraph" w:styleId="CommentText">
    <w:name w:val="annotation text"/>
    <w:basedOn w:val="Normal"/>
    <w:link w:val="CommentTextChar"/>
    <w:uiPriority w:val="99"/>
    <w:unhideWhenUsed/>
    <w:rsid w:val="00F6701D"/>
    <w:pPr>
      <w:autoSpaceDE/>
      <w:autoSpaceDN/>
      <w:adjustRightInd/>
      <w:spacing w:after="0" w:line="240" w:lineRule="auto"/>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F6701D"/>
    <w:rPr>
      <w:rFonts w:asciiTheme="minorHAnsi" w:eastAsiaTheme="minorEastAsia" w:hAnsiTheme="minorHAnsi" w:cstheme="minorBidi"/>
    </w:rPr>
  </w:style>
  <w:style w:type="paragraph" w:styleId="CommentSubject">
    <w:name w:val="annotation subject"/>
    <w:basedOn w:val="CommentText"/>
    <w:next w:val="CommentText"/>
    <w:link w:val="CommentSubjectChar"/>
    <w:rsid w:val="00F6701D"/>
    <w:rPr>
      <w:rFonts w:ascii="Times New Roman" w:eastAsia="Times New Roman" w:hAnsi="Times New Roman" w:cs="Times New Roman"/>
      <w:b/>
      <w:bCs/>
    </w:rPr>
  </w:style>
  <w:style w:type="character" w:customStyle="1" w:styleId="CommentSubjectChar">
    <w:name w:val="Comment Subject Char"/>
    <w:basedOn w:val="CommentTextChar"/>
    <w:link w:val="CommentSubject"/>
    <w:rsid w:val="00F6701D"/>
    <w:rPr>
      <w:rFonts w:asciiTheme="minorHAnsi" w:eastAsiaTheme="minorEastAsia" w:hAnsiTheme="minorHAnsi" w:cstheme="minorBidi"/>
      <w:b/>
      <w:bCs/>
    </w:rPr>
  </w:style>
  <w:style w:type="paragraph" w:customStyle="1" w:styleId="ReportText">
    <w:name w:val="Report Text"/>
    <w:link w:val="ReportTextChar"/>
    <w:uiPriority w:val="3"/>
    <w:qFormat/>
    <w:rsid w:val="001A0CAB"/>
    <w:pPr>
      <w:autoSpaceDE w:val="0"/>
      <w:autoSpaceDN w:val="0"/>
      <w:adjustRightInd w:val="0"/>
      <w:spacing w:line="320" w:lineRule="exact"/>
    </w:pPr>
    <w:rPr>
      <w:rFonts w:ascii="Georgia" w:eastAsia="Verdana" w:hAnsi="Georgia"/>
      <w:sz w:val="22"/>
      <w:szCs w:val="22"/>
    </w:rPr>
  </w:style>
  <w:style w:type="character" w:customStyle="1" w:styleId="ReportTextChar">
    <w:name w:val="Report Text Char"/>
    <w:basedOn w:val="DefaultParagraphFont"/>
    <w:link w:val="ReportText"/>
    <w:uiPriority w:val="3"/>
    <w:locked/>
    <w:rsid w:val="001A0CAB"/>
    <w:rPr>
      <w:rFonts w:ascii="Georgia" w:eastAsia="Verdana" w:hAnsi="Georgia"/>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uiPriority="99"/>
    <w:lsdException w:name="annotation text" w:semiHidden="1" w:uiPriority="99"/>
    <w:lsdException w:name="header" w:semiHidden="1" w:uiPriority="99"/>
    <w:lsdException w:name="footer" w:semiHidden="1" w:uiPriority="99"/>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uiPriority="99"/>
    <w:lsdException w:name="annotation reference" w:semiHidden="1" w:uiPriority="99"/>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qFormat="1"/>
    <w:lsdException w:name="Emphasis" w:semiHidden="1" w:qFormat="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BC5FE1"/>
    <w:pPr>
      <w:autoSpaceDE w:val="0"/>
      <w:autoSpaceDN w:val="0"/>
      <w:adjustRightInd w:val="0"/>
      <w:spacing w:after="320" w:line="320" w:lineRule="exact"/>
    </w:pPr>
    <w:rPr>
      <w:rFonts w:ascii="Georgia" w:eastAsiaTheme="minorHAnsi" w:hAnsi="Georgia"/>
      <w:sz w:val="22"/>
      <w:szCs w:val="22"/>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uiPriority w:val="9"/>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uiPriority w:val="9"/>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rsid w:val="00914D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autoSpaceDE/>
      <w:autoSpaceDN/>
      <w:adjustRightInd/>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paragraph" w:styleId="FootnoteText">
    <w:name w:val="footnote text"/>
    <w:basedOn w:val="Normal"/>
    <w:link w:val="FootnoteTextChar"/>
    <w:uiPriority w:val="99"/>
    <w:unhideWhenUsed/>
    <w:rsid w:val="00F6701D"/>
    <w:pPr>
      <w:autoSpaceDE/>
      <w:autoSpaceDN/>
      <w:adjustRightInd/>
      <w:spacing w:after="0" w:line="240" w:lineRule="auto"/>
    </w:pPr>
    <w:rPr>
      <w:rFonts w:ascii="Times New Roman" w:hAnsi="Times New Roman" w:cstheme="minorBidi"/>
      <w:sz w:val="20"/>
      <w:szCs w:val="20"/>
    </w:rPr>
  </w:style>
  <w:style w:type="character" w:customStyle="1" w:styleId="FootnoteTextChar">
    <w:name w:val="Footnote Text Char"/>
    <w:basedOn w:val="DefaultParagraphFont"/>
    <w:link w:val="FootnoteText"/>
    <w:uiPriority w:val="99"/>
    <w:rsid w:val="00F6701D"/>
    <w:rPr>
      <w:rFonts w:eastAsiaTheme="minorHAnsi" w:cstheme="minorBidi"/>
    </w:rPr>
  </w:style>
  <w:style w:type="character" w:styleId="FootnoteReference">
    <w:name w:val="footnote reference"/>
    <w:basedOn w:val="DefaultParagraphFont"/>
    <w:uiPriority w:val="99"/>
    <w:unhideWhenUsed/>
    <w:rsid w:val="00F6701D"/>
    <w:rPr>
      <w:vertAlign w:val="superscript"/>
    </w:rPr>
  </w:style>
  <w:style w:type="character" w:customStyle="1" w:styleId="instruction">
    <w:name w:val="instruction"/>
    <w:basedOn w:val="DefaultParagraphFont"/>
    <w:rsid w:val="00F6701D"/>
    <w:rPr>
      <w:rFonts w:cs="Times New Roman"/>
    </w:rPr>
  </w:style>
  <w:style w:type="paragraph" w:customStyle="1" w:styleId="Question">
    <w:name w:val="Question"/>
    <w:basedOn w:val="Normal"/>
    <w:link w:val="QuestionChar"/>
    <w:rsid w:val="00F6701D"/>
    <w:pPr>
      <w:keepNext/>
      <w:keepLines/>
      <w:autoSpaceDE/>
      <w:autoSpaceDN/>
      <w:adjustRightInd/>
      <w:spacing w:after="240" w:line="240" w:lineRule="auto"/>
      <w:ind w:left="720" w:hanging="720"/>
    </w:pPr>
    <w:rPr>
      <w:rFonts w:ascii="Times New Roman" w:eastAsia="Times New Roman" w:hAnsi="Times New Roman"/>
      <w:sz w:val="24"/>
      <w:szCs w:val="24"/>
    </w:rPr>
  </w:style>
  <w:style w:type="character" w:customStyle="1" w:styleId="QuestionChar">
    <w:name w:val="Question Char"/>
    <w:link w:val="Question"/>
    <w:locked/>
    <w:rsid w:val="00F6701D"/>
    <w:rPr>
      <w:sz w:val="24"/>
      <w:szCs w:val="24"/>
    </w:rPr>
  </w:style>
  <w:style w:type="paragraph" w:customStyle="1" w:styleId="QuestionResponse">
    <w:name w:val="Question Response"/>
    <w:basedOn w:val="Question"/>
    <w:link w:val="QuestionResponseChar"/>
    <w:rsid w:val="00F6701D"/>
    <w:pPr>
      <w:spacing w:after="0"/>
      <w:ind w:left="1440"/>
    </w:pPr>
  </w:style>
  <w:style w:type="character" w:customStyle="1" w:styleId="QuestionResponseChar">
    <w:name w:val="Question Response Char"/>
    <w:link w:val="QuestionResponse"/>
    <w:locked/>
    <w:rsid w:val="00F6701D"/>
    <w:rPr>
      <w:sz w:val="24"/>
      <w:szCs w:val="24"/>
    </w:rPr>
  </w:style>
  <w:style w:type="paragraph" w:customStyle="1" w:styleId="QuestionResponseLast">
    <w:name w:val="Question Response (Last)"/>
    <w:basedOn w:val="QuestionResponse"/>
    <w:link w:val="QuestionResponseLastChar"/>
    <w:rsid w:val="00F6701D"/>
    <w:pPr>
      <w:keepNext w:val="0"/>
      <w:spacing w:after="480"/>
    </w:pPr>
  </w:style>
  <w:style w:type="character" w:customStyle="1" w:styleId="QuestionResponseLastChar">
    <w:name w:val="Question Response (Last) Char"/>
    <w:link w:val="QuestionResponseLast"/>
    <w:locked/>
    <w:rsid w:val="00F6701D"/>
    <w:rPr>
      <w:sz w:val="24"/>
      <w:szCs w:val="24"/>
    </w:rPr>
  </w:style>
  <w:style w:type="paragraph" w:customStyle="1" w:styleId="QuestionInstruction">
    <w:name w:val="Question Instruction"/>
    <w:basedOn w:val="Question"/>
    <w:link w:val="QuestionInstructionChar"/>
    <w:rsid w:val="00F6701D"/>
    <w:pPr>
      <w:spacing w:before="60" w:after="60"/>
      <w:ind w:firstLine="0"/>
    </w:pPr>
    <w:rPr>
      <w:b/>
    </w:rPr>
  </w:style>
  <w:style w:type="character" w:customStyle="1" w:styleId="QuestionInstructionChar">
    <w:name w:val="Question Instruction Char"/>
    <w:link w:val="QuestionInstruction"/>
    <w:locked/>
    <w:rsid w:val="00F6701D"/>
    <w:rPr>
      <w:b/>
      <w:sz w:val="24"/>
      <w:szCs w:val="24"/>
    </w:rPr>
  </w:style>
  <w:style w:type="paragraph" w:customStyle="1" w:styleId="QuestionList">
    <w:name w:val="Question List"/>
    <w:basedOn w:val="Question"/>
    <w:link w:val="QuestionListChar"/>
    <w:rsid w:val="00F6701D"/>
    <w:pPr>
      <w:spacing w:after="60"/>
      <w:ind w:left="1080" w:hanging="360"/>
    </w:pPr>
  </w:style>
  <w:style w:type="character" w:customStyle="1" w:styleId="QuestionListChar">
    <w:name w:val="Question List Char"/>
    <w:basedOn w:val="QuestionChar"/>
    <w:link w:val="QuestionList"/>
    <w:locked/>
    <w:rsid w:val="00F6701D"/>
    <w:rPr>
      <w:sz w:val="24"/>
      <w:szCs w:val="24"/>
    </w:rPr>
  </w:style>
  <w:style w:type="character" w:customStyle="1" w:styleId="contentsm1">
    <w:name w:val="contentsm1"/>
    <w:basedOn w:val="DefaultParagraphFont"/>
    <w:rsid w:val="00F6701D"/>
    <w:rPr>
      <w:rFonts w:cs="Times New Roman"/>
    </w:rPr>
  </w:style>
  <w:style w:type="paragraph" w:customStyle="1" w:styleId="QuestionListLast">
    <w:name w:val="Question List (Last)"/>
    <w:basedOn w:val="QuestionList"/>
    <w:rsid w:val="00F6701D"/>
    <w:pPr>
      <w:spacing w:after="240"/>
    </w:pPr>
  </w:style>
  <w:style w:type="paragraph" w:styleId="TOCHeading">
    <w:name w:val="TOC Heading"/>
    <w:basedOn w:val="Heading1"/>
    <w:next w:val="Normal"/>
    <w:uiPriority w:val="39"/>
    <w:unhideWhenUsed/>
    <w:qFormat/>
    <w:rsid w:val="00F6701D"/>
    <w:pPr>
      <w:keepNext/>
      <w:keepLines/>
      <w:autoSpaceDE/>
      <w:autoSpaceDN/>
      <w:adjustRightInd/>
      <w:spacing w:before="480" w:after="0" w:line="276" w:lineRule="auto"/>
      <w:outlineLvl w:val="9"/>
    </w:pPr>
    <w:rPr>
      <w:rFonts w:asciiTheme="majorHAnsi" w:eastAsiaTheme="majorEastAsia" w:hAnsiTheme="majorHAnsi" w:cstheme="majorBidi"/>
      <w:b/>
      <w:bCs/>
      <w:color w:val="6E7536" w:themeColor="accent1" w:themeShade="BF"/>
      <w:kern w:val="0"/>
      <w:sz w:val="28"/>
      <w:szCs w:val="28"/>
      <w:lang w:eastAsia="ja-JP"/>
    </w:rPr>
  </w:style>
  <w:style w:type="paragraph" w:customStyle="1" w:styleId="SourceList">
    <w:name w:val="Source List"/>
    <w:basedOn w:val="Question"/>
    <w:link w:val="SourceListChar"/>
    <w:qFormat/>
    <w:rsid w:val="00F6701D"/>
    <w:pPr>
      <w:spacing w:after="0"/>
    </w:pPr>
    <w:rPr>
      <w:rFonts w:ascii="Verdana" w:hAnsi="Verdana"/>
      <w:color w:val="808080" w:themeColor="background1" w:themeShade="80"/>
      <w:sz w:val="18"/>
      <w:szCs w:val="18"/>
    </w:rPr>
  </w:style>
  <w:style w:type="paragraph" w:customStyle="1" w:styleId="ResponseChoices">
    <w:name w:val="Response Choices"/>
    <w:basedOn w:val="QuestionResponse"/>
    <w:link w:val="ResponseChoicesChar"/>
    <w:qFormat/>
    <w:rsid w:val="00F6701D"/>
    <w:rPr>
      <w:rFonts w:ascii="Verdana" w:hAnsi="Verdana"/>
      <w:sz w:val="18"/>
      <w:szCs w:val="18"/>
    </w:rPr>
  </w:style>
  <w:style w:type="character" w:customStyle="1" w:styleId="SourceListChar">
    <w:name w:val="Source List Char"/>
    <w:basedOn w:val="QuestionChar"/>
    <w:link w:val="SourceList"/>
    <w:rsid w:val="00F6701D"/>
    <w:rPr>
      <w:rFonts w:ascii="Verdana" w:hAnsi="Verdana"/>
      <w:color w:val="808080" w:themeColor="background1" w:themeShade="80"/>
      <w:sz w:val="18"/>
      <w:szCs w:val="18"/>
    </w:rPr>
  </w:style>
  <w:style w:type="paragraph" w:customStyle="1" w:styleId="QueStem">
    <w:name w:val="Que Stem"/>
    <w:basedOn w:val="Normal"/>
    <w:link w:val="QueStemChar"/>
    <w:qFormat/>
    <w:rsid w:val="00F6701D"/>
    <w:pPr>
      <w:autoSpaceDE/>
      <w:autoSpaceDN/>
      <w:adjustRightInd/>
      <w:spacing w:after="0" w:line="240" w:lineRule="auto"/>
      <w:ind w:left="720" w:hanging="720"/>
    </w:pPr>
    <w:rPr>
      <w:rFonts w:ascii="Verdana" w:eastAsia="Times New Roman" w:hAnsi="Verdana"/>
      <w:sz w:val="18"/>
      <w:szCs w:val="18"/>
    </w:rPr>
  </w:style>
  <w:style w:type="character" w:customStyle="1" w:styleId="ResponseChoicesChar">
    <w:name w:val="Response Choices Char"/>
    <w:basedOn w:val="QuestionResponseChar"/>
    <w:link w:val="ResponseChoices"/>
    <w:rsid w:val="00F6701D"/>
    <w:rPr>
      <w:rFonts w:ascii="Verdana" w:hAnsi="Verdana"/>
      <w:sz w:val="18"/>
      <w:szCs w:val="18"/>
    </w:rPr>
  </w:style>
  <w:style w:type="paragraph" w:customStyle="1" w:styleId="Instructions">
    <w:name w:val="Instructions"/>
    <w:basedOn w:val="Normal"/>
    <w:link w:val="InstructionsChar"/>
    <w:qFormat/>
    <w:rsid w:val="00F6701D"/>
    <w:pPr>
      <w:autoSpaceDE/>
      <w:autoSpaceDN/>
      <w:adjustRightInd/>
      <w:spacing w:after="0" w:line="240" w:lineRule="auto"/>
    </w:pPr>
    <w:rPr>
      <w:rFonts w:ascii="Verdana" w:eastAsia="Times New Roman" w:hAnsi="Verdana"/>
      <w:b/>
      <w:sz w:val="18"/>
      <w:szCs w:val="18"/>
    </w:rPr>
  </w:style>
  <w:style w:type="character" w:customStyle="1" w:styleId="QueStemChar">
    <w:name w:val="Que Stem Char"/>
    <w:basedOn w:val="DefaultParagraphFont"/>
    <w:link w:val="QueStem"/>
    <w:rsid w:val="00F6701D"/>
    <w:rPr>
      <w:rFonts w:ascii="Verdana" w:hAnsi="Verdana"/>
      <w:sz w:val="18"/>
      <w:szCs w:val="18"/>
    </w:rPr>
  </w:style>
  <w:style w:type="paragraph" w:customStyle="1" w:styleId="TextboxNote">
    <w:name w:val="Textbox Note"/>
    <w:basedOn w:val="Normal"/>
    <w:link w:val="TextboxNoteChar"/>
    <w:qFormat/>
    <w:rsid w:val="00F6701D"/>
    <w:pPr>
      <w:autoSpaceDE/>
      <w:autoSpaceDN/>
      <w:adjustRightInd/>
      <w:spacing w:after="0" w:line="240" w:lineRule="auto"/>
    </w:pPr>
    <w:rPr>
      <w:rFonts w:ascii="Times New Roman" w:eastAsia="Times New Roman" w:hAnsi="Times New Roman"/>
      <w:szCs w:val="24"/>
    </w:rPr>
  </w:style>
  <w:style w:type="character" w:customStyle="1" w:styleId="InstructionsChar">
    <w:name w:val="Instructions Char"/>
    <w:basedOn w:val="DefaultParagraphFont"/>
    <w:link w:val="Instructions"/>
    <w:rsid w:val="00F6701D"/>
    <w:rPr>
      <w:rFonts w:ascii="Verdana" w:hAnsi="Verdana"/>
      <w:b/>
      <w:sz w:val="18"/>
      <w:szCs w:val="18"/>
    </w:rPr>
  </w:style>
  <w:style w:type="paragraph" w:styleId="NoSpacing">
    <w:name w:val="No Spacing"/>
    <w:uiPriority w:val="1"/>
    <w:rsid w:val="00F6701D"/>
    <w:rPr>
      <w:sz w:val="24"/>
      <w:szCs w:val="24"/>
    </w:rPr>
  </w:style>
  <w:style w:type="character" w:customStyle="1" w:styleId="TextboxNoteChar">
    <w:name w:val="Textbox Note Char"/>
    <w:basedOn w:val="DefaultParagraphFont"/>
    <w:link w:val="TextboxNote"/>
    <w:rsid w:val="00F6701D"/>
    <w:rPr>
      <w:sz w:val="22"/>
      <w:szCs w:val="24"/>
    </w:rPr>
  </w:style>
  <w:style w:type="character" w:styleId="SubtleEmphasis">
    <w:name w:val="Subtle Emphasis"/>
    <w:basedOn w:val="DefaultParagraphFont"/>
    <w:uiPriority w:val="19"/>
    <w:rsid w:val="00F6701D"/>
    <w:rPr>
      <w:i/>
      <w:iCs/>
      <w:color w:val="808080" w:themeColor="text1" w:themeTint="7F"/>
    </w:rPr>
  </w:style>
  <w:style w:type="character" w:styleId="IntenseEmphasis">
    <w:name w:val="Intense Emphasis"/>
    <w:basedOn w:val="DefaultParagraphFont"/>
    <w:uiPriority w:val="21"/>
    <w:rsid w:val="00F6701D"/>
    <w:rPr>
      <w:b/>
      <w:bCs/>
      <w:i/>
      <w:iCs/>
      <w:color w:val="949D48" w:themeColor="accent1"/>
    </w:rPr>
  </w:style>
  <w:style w:type="paragraph" w:styleId="Quote">
    <w:name w:val="Quote"/>
    <w:basedOn w:val="Normal"/>
    <w:next w:val="Normal"/>
    <w:link w:val="QuoteChar"/>
    <w:uiPriority w:val="29"/>
    <w:rsid w:val="00F6701D"/>
    <w:pPr>
      <w:autoSpaceDE/>
      <w:autoSpaceDN/>
      <w:adjustRightInd/>
      <w:spacing w:after="0" w:line="240" w:lineRule="auto"/>
    </w:pPr>
    <w:rPr>
      <w:rFonts w:ascii="Times New Roman" w:eastAsia="Times New Roman" w:hAnsi="Times New Roman"/>
      <w:i/>
      <w:iCs/>
      <w:color w:val="000000" w:themeColor="text1"/>
      <w:sz w:val="24"/>
      <w:szCs w:val="24"/>
    </w:rPr>
  </w:style>
  <w:style w:type="character" w:customStyle="1" w:styleId="QuoteChar">
    <w:name w:val="Quote Char"/>
    <w:basedOn w:val="DefaultParagraphFont"/>
    <w:link w:val="Quote"/>
    <w:uiPriority w:val="29"/>
    <w:rsid w:val="00F6701D"/>
    <w:rPr>
      <w:i/>
      <w:iCs/>
      <w:color w:val="000000" w:themeColor="text1"/>
      <w:sz w:val="24"/>
      <w:szCs w:val="24"/>
    </w:rPr>
  </w:style>
  <w:style w:type="character" w:styleId="CommentReference">
    <w:name w:val="annotation reference"/>
    <w:basedOn w:val="DefaultParagraphFont"/>
    <w:uiPriority w:val="99"/>
    <w:unhideWhenUsed/>
    <w:rsid w:val="00F6701D"/>
    <w:rPr>
      <w:sz w:val="16"/>
      <w:szCs w:val="16"/>
    </w:rPr>
  </w:style>
  <w:style w:type="paragraph" w:styleId="CommentText">
    <w:name w:val="annotation text"/>
    <w:basedOn w:val="Normal"/>
    <w:link w:val="CommentTextChar"/>
    <w:uiPriority w:val="99"/>
    <w:unhideWhenUsed/>
    <w:rsid w:val="00F6701D"/>
    <w:pPr>
      <w:autoSpaceDE/>
      <w:autoSpaceDN/>
      <w:adjustRightInd/>
      <w:spacing w:after="0" w:line="240" w:lineRule="auto"/>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F6701D"/>
    <w:rPr>
      <w:rFonts w:asciiTheme="minorHAnsi" w:eastAsiaTheme="minorEastAsia" w:hAnsiTheme="minorHAnsi" w:cstheme="minorBidi"/>
    </w:rPr>
  </w:style>
  <w:style w:type="paragraph" w:styleId="CommentSubject">
    <w:name w:val="annotation subject"/>
    <w:basedOn w:val="CommentText"/>
    <w:next w:val="CommentText"/>
    <w:link w:val="CommentSubjectChar"/>
    <w:rsid w:val="00F6701D"/>
    <w:rPr>
      <w:rFonts w:ascii="Times New Roman" w:eastAsia="Times New Roman" w:hAnsi="Times New Roman" w:cs="Times New Roman"/>
      <w:b/>
      <w:bCs/>
    </w:rPr>
  </w:style>
  <w:style w:type="character" w:customStyle="1" w:styleId="CommentSubjectChar">
    <w:name w:val="Comment Subject Char"/>
    <w:basedOn w:val="CommentTextChar"/>
    <w:link w:val="CommentSubject"/>
    <w:rsid w:val="00F6701D"/>
    <w:rPr>
      <w:rFonts w:asciiTheme="minorHAnsi" w:eastAsiaTheme="minorEastAsia" w:hAnsiTheme="minorHAnsi" w:cstheme="minorBidi"/>
      <w:b/>
      <w:bCs/>
    </w:rPr>
  </w:style>
  <w:style w:type="paragraph" w:customStyle="1" w:styleId="ReportText">
    <w:name w:val="Report Text"/>
    <w:link w:val="ReportTextChar"/>
    <w:uiPriority w:val="3"/>
    <w:qFormat/>
    <w:rsid w:val="001A0CAB"/>
    <w:pPr>
      <w:autoSpaceDE w:val="0"/>
      <w:autoSpaceDN w:val="0"/>
      <w:adjustRightInd w:val="0"/>
      <w:spacing w:line="320" w:lineRule="exact"/>
    </w:pPr>
    <w:rPr>
      <w:rFonts w:ascii="Georgia" w:eastAsia="Verdana" w:hAnsi="Georgia"/>
      <w:sz w:val="22"/>
      <w:szCs w:val="22"/>
    </w:rPr>
  </w:style>
  <w:style w:type="character" w:customStyle="1" w:styleId="ReportTextChar">
    <w:name w:val="Report Text Char"/>
    <w:basedOn w:val="DefaultParagraphFont"/>
    <w:link w:val="ReportText"/>
    <w:uiPriority w:val="3"/>
    <w:locked/>
    <w:rsid w:val="001A0CAB"/>
    <w:rPr>
      <w:rFonts w:ascii="Georgia" w:eastAsia="Verdana" w:hAnsi="Georgi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3785127">
      <w:bodyDiv w:val="1"/>
      <w:marLeft w:val="0"/>
      <w:marRight w:val="0"/>
      <w:marTop w:val="0"/>
      <w:marBottom w:val="0"/>
      <w:divBdr>
        <w:top w:val="none" w:sz="0" w:space="0" w:color="auto"/>
        <w:left w:val="none" w:sz="0" w:space="0" w:color="auto"/>
        <w:bottom w:val="none" w:sz="0" w:space="0" w:color="auto"/>
        <w:right w:val="none" w:sz="0" w:space="0" w:color="auto"/>
      </w:divBdr>
    </w:div>
    <w:div w:id="1461991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religion@pewresearch.or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govmap.gov.il/"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www.pewforum.org/2016/03/08/israels-religiously-divided-society/" TargetMode="Externa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PewResearch.net\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EA0D62-7D03-463C-A0D0-50BD8BC415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Template.dotx</Template>
  <TotalTime>96</TotalTime>
  <Pages>48</Pages>
  <Words>10799</Words>
  <Characters>52136</Characters>
  <Application>Microsoft Office Word</Application>
  <DocSecurity>0</DocSecurity>
  <Lines>434</Lines>
  <Paragraphs>125</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62810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Kelsey Jo Starr</dc:creator>
  <cp:lastModifiedBy>Neha Sahgal</cp:lastModifiedBy>
  <cp:revision>5</cp:revision>
  <cp:lastPrinted>2016-03-28T18:04:00Z</cp:lastPrinted>
  <dcterms:created xsi:type="dcterms:W3CDTF">2016-04-21T18:31:00Z</dcterms:created>
  <dcterms:modified xsi:type="dcterms:W3CDTF">2016-06-07T18:37:00Z</dcterms:modified>
</cp:coreProperties>
</file>